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FD337" w14:textId="63F7755A" w:rsidR="00450F4D" w:rsidRPr="00450F4D" w:rsidRDefault="00450F4D" w:rsidP="004E3784">
      <w:pPr>
        <w:tabs>
          <w:tab w:val="right" w:pos="9800"/>
        </w:tabs>
        <w:spacing w:after="60"/>
        <w:ind w:left="1985" w:hanging="1985"/>
        <w:rPr>
          <w:rFonts w:ascii="Arial" w:eastAsia="宋体" w:hAnsi="Arial" w:cs="Arial"/>
          <w:b/>
          <w:bCs/>
          <w:lang w:eastAsia="zh-CN"/>
        </w:rPr>
      </w:pPr>
      <w:r w:rsidRPr="00450F4D">
        <w:rPr>
          <w:rFonts w:ascii="Arial" w:eastAsia="宋体" w:hAnsi="Arial" w:cs="Arial"/>
          <w:b/>
          <w:bCs/>
        </w:rPr>
        <w:t>3GPP TSG-RAN WG</w:t>
      </w:r>
      <w:r w:rsidRPr="00450F4D">
        <w:rPr>
          <w:rFonts w:ascii="Arial" w:eastAsia="宋体" w:hAnsi="Arial" w:cs="Arial"/>
          <w:b/>
          <w:bCs/>
          <w:lang w:eastAsia="zh-CN"/>
        </w:rPr>
        <w:t>3 #1</w:t>
      </w:r>
      <w:r>
        <w:rPr>
          <w:rFonts w:ascii="Arial" w:eastAsia="宋体" w:hAnsi="Arial" w:cs="Arial"/>
          <w:b/>
          <w:bCs/>
          <w:lang w:eastAsia="zh-CN"/>
        </w:rPr>
        <w:t>2</w:t>
      </w:r>
      <w:r w:rsidR="004E3784">
        <w:rPr>
          <w:rFonts w:ascii="Arial" w:eastAsia="宋体" w:hAnsi="Arial" w:cs="Arial" w:hint="eastAsia"/>
          <w:b/>
          <w:bCs/>
          <w:lang w:eastAsia="zh-CN"/>
        </w:rPr>
        <w:t>5</w:t>
      </w:r>
      <w:r w:rsidR="001C4E42">
        <w:rPr>
          <w:rFonts w:ascii="Arial" w:eastAsia="宋体" w:hAnsi="Arial" w:cs="Arial" w:hint="eastAsia"/>
          <w:b/>
          <w:bCs/>
          <w:lang w:eastAsia="zh-CN"/>
        </w:rPr>
        <w:t>bis</w:t>
      </w:r>
      <w:r w:rsidRPr="00450F4D">
        <w:rPr>
          <w:rFonts w:ascii="Arial" w:eastAsia="宋体" w:hAnsi="Arial" w:cs="Arial"/>
          <w:b/>
          <w:bCs/>
        </w:rPr>
        <w:tab/>
        <w:t>R</w:t>
      </w:r>
      <w:r w:rsidRPr="00450F4D">
        <w:rPr>
          <w:rFonts w:ascii="Arial" w:eastAsia="宋体" w:hAnsi="Arial" w:cs="Arial"/>
          <w:b/>
          <w:bCs/>
          <w:lang w:eastAsia="zh-CN"/>
        </w:rPr>
        <w:t>3</w:t>
      </w:r>
      <w:r w:rsidRPr="00450F4D">
        <w:rPr>
          <w:rFonts w:ascii="Arial" w:eastAsia="宋体" w:hAnsi="Arial" w:cs="Arial"/>
          <w:b/>
          <w:bCs/>
        </w:rPr>
        <w:t>-</w:t>
      </w:r>
      <w:r w:rsidRPr="00450F4D">
        <w:rPr>
          <w:rFonts w:ascii="Arial" w:eastAsia="宋体" w:hAnsi="Arial" w:cs="Arial"/>
          <w:b/>
          <w:bCs/>
          <w:lang w:eastAsia="zh-CN"/>
        </w:rPr>
        <w:t>2</w:t>
      </w:r>
      <w:r w:rsidR="004E3784">
        <w:rPr>
          <w:rFonts w:ascii="Arial" w:eastAsia="宋体" w:hAnsi="Arial" w:cs="Arial" w:hint="eastAsia"/>
          <w:b/>
          <w:bCs/>
          <w:lang w:eastAsia="zh-CN"/>
        </w:rPr>
        <w:t>5</w:t>
      </w:r>
      <w:r w:rsidR="00F73976">
        <w:rPr>
          <w:rFonts w:ascii="Arial" w:eastAsia="宋体" w:hAnsi="Arial" w:cs="Arial" w:hint="eastAsia"/>
          <w:b/>
          <w:bCs/>
          <w:lang w:eastAsia="zh-CN"/>
        </w:rPr>
        <w:t>16</w:t>
      </w:r>
      <w:r w:rsidR="001B2439">
        <w:rPr>
          <w:rFonts w:ascii="Arial" w:eastAsia="宋体" w:hAnsi="Arial" w:cs="Arial" w:hint="eastAsia"/>
          <w:b/>
          <w:bCs/>
          <w:lang w:eastAsia="zh-CN"/>
        </w:rPr>
        <w:t>36</w:t>
      </w:r>
    </w:p>
    <w:p w14:paraId="0E96CCD6" w14:textId="6430183D" w:rsidR="00450F4D" w:rsidRPr="00450F4D" w:rsidRDefault="00A07273" w:rsidP="004E3784">
      <w:pPr>
        <w:tabs>
          <w:tab w:val="right" w:pos="9800"/>
        </w:tabs>
        <w:spacing w:after="60"/>
        <w:ind w:left="1985" w:hanging="1985"/>
        <w:rPr>
          <w:rFonts w:ascii="Arial" w:eastAsia="宋体" w:hAnsi="Arial" w:cs="Arial"/>
          <w:b/>
          <w:bCs/>
          <w:lang w:eastAsia="zh-CN"/>
        </w:rPr>
      </w:pPr>
      <w:r>
        <w:rPr>
          <w:rFonts w:ascii="Arial" w:eastAsia="宋体" w:hAnsi="Arial" w:cs="Arial" w:hint="eastAsia"/>
          <w:b/>
          <w:bCs/>
          <w:lang w:eastAsia="zh-CN"/>
        </w:rPr>
        <w:t>Wuhan</w:t>
      </w:r>
      <w:r w:rsidR="00BF728D" w:rsidRPr="00BF728D">
        <w:rPr>
          <w:rFonts w:ascii="Arial" w:eastAsia="宋体" w:hAnsi="Arial" w:cs="Arial"/>
          <w:b/>
          <w:bCs/>
          <w:lang w:eastAsia="zh-CN"/>
        </w:rPr>
        <w:t xml:space="preserve">, </w:t>
      </w:r>
      <w:r>
        <w:rPr>
          <w:rFonts w:ascii="Arial" w:eastAsia="宋体" w:hAnsi="Arial" w:cs="Arial" w:hint="eastAsia"/>
          <w:b/>
          <w:bCs/>
          <w:lang w:eastAsia="zh-CN"/>
        </w:rPr>
        <w:t>China</w:t>
      </w:r>
      <w:r w:rsidR="00BF728D" w:rsidRPr="00BF728D">
        <w:rPr>
          <w:rFonts w:ascii="Arial" w:eastAsia="宋体" w:hAnsi="Arial" w:cs="Arial"/>
          <w:b/>
          <w:bCs/>
          <w:lang w:eastAsia="zh-CN"/>
        </w:rPr>
        <w:t xml:space="preserve">, </w:t>
      </w:r>
      <w:r w:rsidR="004E3784">
        <w:rPr>
          <w:rFonts w:ascii="Arial" w:eastAsia="宋体" w:hAnsi="Arial" w:cs="Arial" w:hint="eastAsia"/>
          <w:b/>
          <w:bCs/>
          <w:lang w:eastAsia="zh-CN"/>
        </w:rPr>
        <w:t>7</w:t>
      </w:r>
      <w:r w:rsidR="00BF728D" w:rsidRPr="00BF728D">
        <w:rPr>
          <w:rFonts w:ascii="Arial" w:eastAsia="宋体" w:hAnsi="Arial" w:cs="Arial"/>
          <w:b/>
          <w:bCs/>
          <w:lang w:eastAsia="zh-CN"/>
        </w:rPr>
        <w:t xml:space="preserve">th – </w:t>
      </w:r>
      <w:r>
        <w:rPr>
          <w:rFonts w:ascii="Arial" w:eastAsia="宋体" w:hAnsi="Arial" w:cs="Arial" w:hint="eastAsia"/>
          <w:b/>
          <w:bCs/>
          <w:lang w:eastAsia="zh-CN"/>
        </w:rPr>
        <w:t>1</w:t>
      </w:r>
      <w:r w:rsidR="004E3784">
        <w:rPr>
          <w:rFonts w:ascii="Arial" w:eastAsia="宋体" w:hAnsi="Arial" w:cs="Arial" w:hint="eastAsia"/>
          <w:b/>
          <w:bCs/>
          <w:lang w:eastAsia="zh-CN"/>
        </w:rPr>
        <w:t>1</w:t>
      </w:r>
      <w:r>
        <w:rPr>
          <w:rFonts w:ascii="Arial" w:eastAsia="宋体" w:hAnsi="Arial" w:cs="Arial" w:hint="eastAsia"/>
          <w:b/>
          <w:bCs/>
          <w:lang w:eastAsia="zh-CN"/>
        </w:rPr>
        <w:t>th</w:t>
      </w:r>
      <w:r w:rsidR="00BF728D" w:rsidRPr="00BF728D">
        <w:rPr>
          <w:rFonts w:ascii="Arial" w:eastAsia="宋体" w:hAnsi="Arial" w:cs="Arial"/>
          <w:b/>
          <w:bCs/>
          <w:lang w:eastAsia="zh-CN"/>
        </w:rPr>
        <w:t xml:space="preserve"> </w:t>
      </w:r>
      <w:r>
        <w:rPr>
          <w:rFonts w:ascii="Arial" w:eastAsia="宋体" w:hAnsi="Arial" w:cs="Arial" w:hint="eastAsia"/>
          <w:b/>
          <w:bCs/>
          <w:lang w:eastAsia="zh-CN"/>
        </w:rPr>
        <w:t>April</w:t>
      </w:r>
      <w:r w:rsidR="00BF728D" w:rsidRPr="00BF728D">
        <w:rPr>
          <w:rFonts w:ascii="Arial" w:eastAsia="宋体" w:hAnsi="Arial" w:cs="Arial"/>
          <w:b/>
          <w:bCs/>
          <w:lang w:eastAsia="zh-CN"/>
        </w:rPr>
        <w:t xml:space="preserve"> 202</w:t>
      </w:r>
      <w:r w:rsidR="004E3784">
        <w:rPr>
          <w:rFonts w:ascii="Arial" w:eastAsia="宋体" w:hAnsi="Arial" w:cs="Arial" w:hint="eastAsia"/>
          <w:b/>
          <w:bCs/>
          <w:lang w:eastAsia="zh-CN"/>
        </w:rPr>
        <w:t>5</w:t>
      </w:r>
      <w:r w:rsidR="00450F4D" w:rsidRPr="00450F4D">
        <w:rPr>
          <w:rFonts w:ascii="Arial" w:eastAsia="宋体" w:hAnsi="Arial" w:cs="Arial"/>
          <w:b/>
          <w:bCs/>
          <w:lang w:eastAsia="zh-CN"/>
        </w:rPr>
        <w:tab/>
      </w:r>
    </w:p>
    <w:p w14:paraId="4A3CD7C7" w14:textId="4B6E6DDA"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Title:</w:t>
      </w:r>
      <w:r w:rsidRPr="00450F4D">
        <w:rPr>
          <w:rFonts w:ascii="Arial" w:eastAsia="宋体" w:hAnsi="Arial" w:cs="Arial"/>
          <w:b/>
        </w:rPr>
        <w:tab/>
      </w:r>
      <w:r w:rsidRPr="00450F4D">
        <w:rPr>
          <w:rFonts w:ascii="Arial" w:eastAsia="宋体" w:hAnsi="Arial" w:cs="Arial"/>
          <w:bCs/>
          <w:highlight w:val="yellow"/>
          <w:lang w:eastAsia="zh-CN"/>
        </w:rPr>
        <w:t>[Draft]</w:t>
      </w:r>
      <w:r w:rsidRPr="00450F4D">
        <w:rPr>
          <w:rFonts w:ascii="Arial" w:eastAsia="宋体" w:hAnsi="Arial" w:cs="Arial"/>
          <w:bCs/>
          <w:lang w:eastAsia="zh-CN"/>
        </w:rPr>
        <w:t xml:space="preserve"> </w:t>
      </w:r>
      <w:r w:rsidR="001B2439">
        <w:rPr>
          <w:rFonts w:ascii="Arial" w:eastAsia="宋体" w:hAnsi="Arial" w:cs="Arial" w:hint="eastAsia"/>
          <w:bCs/>
          <w:lang w:eastAsia="zh-CN"/>
        </w:rPr>
        <w:t xml:space="preserve">Reply </w:t>
      </w:r>
      <w:r w:rsidR="009E731A" w:rsidRPr="009E731A">
        <w:rPr>
          <w:rFonts w:ascii="Arial" w:eastAsia="宋体" w:hAnsi="Arial" w:cs="Arial"/>
          <w:bCs/>
          <w:lang w:eastAsia="zh-CN"/>
        </w:rPr>
        <w:t xml:space="preserve">LS on </w:t>
      </w:r>
      <w:r w:rsidR="001B2439">
        <w:rPr>
          <w:rFonts w:ascii="Arial" w:eastAsia="宋体" w:hAnsi="Arial" w:cs="Arial" w:hint="eastAsia"/>
          <w:bCs/>
          <w:lang w:eastAsia="zh-CN"/>
        </w:rPr>
        <w:t>energy saving indication from CN to RAN</w:t>
      </w:r>
    </w:p>
    <w:p w14:paraId="1B2EC350" w14:textId="598F549E" w:rsidR="00450F4D" w:rsidRPr="00450F4D" w:rsidRDefault="00450F4D" w:rsidP="00861E6C">
      <w:pPr>
        <w:spacing w:after="60"/>
        <w:ind w:left="1985" w:hanging="1985"/>
        <w:rPr>
          <w:rFonts w:ascii="Arial" w:eastAsia="宋体" w:hAnsi="Arial" w:cs="Arial"/>
          <w:bCs/>
          <w:lang w:eastAsia="zh-CN"/>
        </w:rPr>
      </w:pPr>
      <w:r w:rsidRPr="00450F4D">
        <w:rPr>
          <w:rFonts w:ascii="Arial" w:eastAsia="宋体" w:hAnsi="Arial" w:cs="Arial"/>
          <w:b/>
        </w:rPr>
        <w:t>Response to:</w:t>
      </w:r>
      <w:r w:rsidRPr="00450F4D">
        <w:rPr>
          <w:rFonts w:ascii="Arial" w:eastAsia="宋体" w:hAnsi="Arial" w:cs="Arial"/>
          <w:bCs/>
        </w:rPr>
        <w:tab/>
      </w:r>
      <w:r w:rsidR="00AA03EC" w:rsidRPr="00AA03EC">
        <w:rPr>
          <w:rFonts w:ascii="Arial" w:eastAsia="宋体" w:hAnsi="Arial" w:cs="Arial"/>
          <w:bCs/>
        </w:rPr>
        <w:t xml:space="preserve">R3-250024/ S2-2413034 </w:t>
      </w:r>
      <w:r w:rsidR="00AA03EC">
        <w:rPr>
          <w:rFonts w:ascii="Arial" w:eastAsia="宋体" w:hAnsi="Arial" w:cs="Arial" w:hint="eastAsia"/>
          <w:bCs/>
          <w:lang w:eastAsia="zh-CN"/>
        </w:rPr>
        <w:t xml:space="preserve">LS </w:t>
      </w:r>
      <w:r w:rsidR="00AA03EC" w:rsidRPr="00AA03EC">
        <w:rPr>
          <w:rFonts w:ascii="Arial" w:eastAsia="宋体" w:hAnsi="Arial" w:cs="Arial"/>
          <w:bCs/>
        </w:rPr>
        <w:t>on energy saving indication from CN to RAN from SA2</w:t>
      </w:r>
    </w:p>
    <w:p w14:paraId="6C079B9E" w14:textId="21720BDC"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Release:</w:t>
      </w:r>
      <w:r w:rsidRPr="00450F4D">
        <w:rPr>
          <w:rFonts w:ascii="Arial" w:eastAsia="宋体" w:hAnsi="Arial" w:cs="Arial"/>
          <w:bCs/>
        </w:rPr>
        <w:tab/>
        <w:t>Rel-1</w:t>
      </w:r>
      <w:r w:rsidR="009E731A">
        <w:rPr>
          <w:rFonts w:ascii="Arial" w:eastAsia="宋体" w:hAnsi="Arial" w:cs="Arial"/>
          <w:bCs/>
          <w:lang w:eastAsia="zh-CN"/>
        </w:rPr>
        <w:t>9</w:t>
      </w:r>
    </w:p>
    <w:p w14:paraId="7AE9E824" w14:textId="35CCC3D7" w:rsidR="00450F4D" w:rsidRPr="00450F4D" w:rsidRDefault="00450F4D" w:rsidP="00807D92">
      <w:pPr>
        <w:spacing w:after="60"/>
        <w:ind w:left="1985" w:hanging="1985"/>
        <w:rPr>
          <w:rFonts w:ascii="Arial" w:eastAsia="宋体" w:hAnsi="Arial" w:cs="Arial"/>
          <w:bCs/>
          <w:lang w:eastAsia="zh-CN"/>
        </w:rPr>
      </w:pPr>
      <w:r w:rsidRPr="00450F4D">
        <w:rPr>
          <w:rFonts w:ascii="Arial" w:eastAsia="宋体" w:hAnsi="Arial" w:cs="Arial"/>
          <w:b/>
        </w:rPr>
        <w:t>Work Item:</w:t>
      </w:r>
      <w:r w:rsidRPr="00450F4D">
        <w:rPr>
          <w:rFonts w:ascii="Arial" w:eastAsia="宋体" w:hAnsi="Arial" w:cs="Arial"/>
          <w:bCs/>
        </w:rPr>
        <w:tab/>
      </w:r>
      <w:proofErr w:type="spellStart"/>
      <w:r w:rsidR="00AA03EC" w:rsidRPr="00AA03EC">
        <w:rPr>
          <w:rFonts w:ascii="Arial" w:eastAsia="宋体" w:hAnsi="Arial" w:cs="Arial"/>
          <w:bCs/>
        </w:rPr>
        <w:t>EnergySys</w:t>
      </w:r>
      <w:proofErr w:type="spellEnd"/>
    </w:p>
    <w:p w14:paraId="7A7BB4EB" w14:textId="77777777" w:rsidR="00450F4D" w:rsidRPr="00450F4D" w:rsidRDefault="00450F4D" w:rsidP="00450F4D">
      <w:pPr>
        <w:spacing w:after="60"/>
        <w:ind w:left="1985" w:hanging="1985"/>
        <w:rPr>
          <w:rFonts w:ascii="Arial" w:eastAsia="宋体" w:hAnsi="Arial" w:cs="Arial"/>
          <w:b/>
        </w:rPr>
      </w:pPr>
    </w:p>
    <w:p w14:paraId="76D8A7B5" w14:textId="77777777" w:rsidR="00450F4D" w:rsidRPr="00450F4D" w:rsidRDefault="00450F4D" w:rsidP="00450F4D">
      <w:pPr>
        <w:spacing w:after="60"/>
        <w:ind w:left="1985" w:hanging="1985"/>
        <w:rPr>
          <w:rFonts w:ascii="Arial" w:eastAsia="宋体" w:hAnsi="Arial" w:cs="Arial"/>
          <w:bCs/>
          <w:color w:val="000000"/>
          <w:lang w:eastAsia="zh-CN"/>
        </w:rPr>
      </w:pPr>
      <w:r w:rsidRPr="00450F4D">
        <w:rPr>
          <w:rFonts w:ascii="Arial" w:eastAsia="宋体" w:hAnsi="Arial" w:cs="Arial"/>
          <w:b/>
        </w:rPr>
        <w:t>Source:</w:t>
      </w:r>
      <w:r w:rsidRPr="00450F4D">
        <w:rPr>
          <w:rFonts w:ascii="Arial" w:eastAsia="宋体" w:hAnsi="Arial" w:cs="Arial"/>
          <w:bCs/>
          <w:color w:val="FF0000"/>
        </w:rPr>
        <w:tab/>
      </w:r>
      <w:r w:rsidRPr="00450F4D">
        <w:rPr>
          <w:rFonts w:ascii="Arial" w:eastAsia="宋体" w:hAnsi="Arial" w:cs="Arial"/>
          <w:bCs/>
          <w:color w:val="000000"/>
          <w:highlight w:val="yellow"/>
          <w:lang w:eastAsia="zh-CN"/>
        </w:rPr>
        <w:t>CATT [To be RAN3]</w:t>
      </w:r>
    </w:p>
    <w:p w14:paraId="70A6D332" w14:textId="249D42C3"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To:</w:t>
      </w:r>
      <w:r w:rsidRPr="00450F4D">
        <w:rPr>
          <w:rFonts w:ascii="Arial" w:eastAsia="宋体" w:hAnsi="Arial" w:cs="Arial"/>
          <w:bCs/>
        </w:rPr>
        <w:tab/>
      </w:r>
      <w:r w:rsidR="009E731A">
        <w:rPr>
          <w:rFonts w:ascii="Arial" w:eastAsia="宋体" w:hAnsi="Arial" w:cs="Arial"/>
          <w:bCs/>
          <w:lang w:eastAsia="zh-CN"/>
        </w:rPr>
        <w:t>SA</w:t>
      </w:r>
      <w:r w:rsidR="001B2439">
        <w:rPr>
          <w:rFonts w:ascii="Arial" w:eastAsia="宋体" w:hAnsi="Arial" w:cs="Arial" w:hint="eastAsia"/>
          <w:bCs/>
          <w:lang w:eastAsia="zh-CN"/>
        </w:rPr>
        <w:t>2</w:t>
      </w:r>
    </w:p>
    <w:p w14:paraId="4B011C86" w14:textId="0B81E461" w:rsidR="00450F4D" w:rsidRPr="00450F4D" w:rsidRDefault="00450F4D" w:rsidP="009E731A">
      <w:pPr>
        <w:spacing w:after="60"/>
        <w:ind w:left="1985" w:hanging="1985"/>
        <w:rPr>
          <w:rFonts w:ascii="Arial" w:eastAsia="宋体" w:hAnsi="Arial" w:cs="Arial"/>
          <w:bCs/>
          <w:lang w:eastAsia="zh-CN"/>
        </w:rPr>
      </w:pPr>
      <w:r w:rsidRPr="00450F4D">
        <w:rPr>
          <w:rFonts w:ascii="Arial" w:eastAsia="宋体" w:hAnsi="Arial" w:cs="Arial"/>
          <w:b/>
        </w:rPr>
        <w:t>Cc:</w:t>
      </w:r>
      <w:r w:rsidRPr="00450F4D">
        <w:rPr>
          <w:rFonts w:ascii="Arial" w:eastAsia="宋体" w:hAnsi="Arial" w:cs="Arial"/>
          <w:bCs/>
        </w:rPr>
        <w:tab/>
      </w:r>
      <w:r w:rsidR="001C4E42">
        <w:rPr>
          <w:rFonts w:ascii="Arial" w:eastAsia="宋体" w:hAnsi="Arial" w:cs="Arial" w:hint="eastAsia"/>
          <w:bCs/>
          <w:lang w:eastAsia="zh-CN"/>
        </w:rPr>
        <w:t>RAN2</w:t>
      </w:r>
    </w:p>
    <w:p w14:paraId="04B02829" w14:textId="77777777" w:rsidR="00450F4D" w:rsidRPr="00450F4D" w:rsidRDefault="00450F4D" w:rsidP="00450F4D">
      <w:pPr>
        <w:spacing w:after="60"/>
        <w:ind w:left="1985" w:hanging="1985"/>
        <w:rPr>
          <w:rFonts w:ascii="Arial" w:eastAsia="宋体" w:hAnsi="Arial" w:cs="Arial"/>
          <w:bCs/>
        </w:rPr>
      </w:pPr>
    </w:p>
    <w:p w14:paraId="75015A73" w14:textId="77777777" w:rsidR="00450F4D" w:rsidRPr="00450F4D" w:rsidRDefault="00450F4D" w:rsidP="00450F4D">
      <w:pPr>
        <w:tabs>
          <w:tab w:val="left" w:pos="2268"/>
        </w:tabs>
        <w:spacing w:after="0"/>
        <w:rPr>
          <w:rFonts w:ascii="Arial" w:eastAsia="宋体" w:hAnsi="Arial" w:cs="Arial"/>
          <w:bCs/>
        </w:rPr>
      </w:pPr>
      <w:r w:rsidRPr="00450F4D">
        <w:rPr>
          <w:rFonts w:ascii="Arial" w:eastAsia="宋体" w:hAnsi="Arial" w:cs="Arial"/>
          <w:b/>
        </w:rPr>
        <w:t>Contact Person:</w:t>
      </w:r>
    </w:p>
    <w:p w14:paraId="4FF7D866" w14:textId="1C7817AA" w:rsidR="00450F4D" w:rsidRPr="00450F4D" w:rsidRDefault="00450F4D" w:rsidP="009E731A">
      <w:pPr>
        <w:keepNext/>
        <w:tabs>
          <w:tab w:val="left" w:pos="2268"/>
          <w:tab w:val="left" w:pos="2694"/>
        </w:tabs>
        <w:spacing w:after="0"/>
        <w:ind w:left="567"/>
        <w:outlineLvl w:val="3"/>
        <w:rPr>
          <w:rFonts w:ascii="Arial" w:eastAsia="宋体" w:hAnsi="Arial" w:cs="Arial"/>
          <w:bCs/>
          <w:lang w:eastAsia="zh-CN"/>
        </w:rPr>
      </w:pPr>
      <w:r w:rsidRPr="00450F4D">
        <w:rPr>
          <w:rFonts w:ascii="Arial" w:eastAsia="宋体" w:hAnsi="Arial" w:cs="Arial"/>
          <w:b/>
        </w:rPr>
        <w:t>Name:</w:t>
      </w:r>
      <w:r w:rsidRPr="00450F4D">
        <w:rPr>
          <w:rFonts w:ascii="Arial" w:eastAsia="宋体" w:hAnsi="Arial" w:cs="Arial"/>
          <w:bCs/>
        </w:rPr>
        <w:tab/>
      </w:r>
      <w:r w:rsidRPr="00450F4D">
        <w:rPr>
          <w:rFonts w:ascii="Arial" w:eastAsia="宋体" w:hAnsi="Arial" w:cs="Arial"/>
          <w:bCs/>
          <w:lang w:eastAsia="zh-CN"/>
        </w:rPr>
        <w:t xml:space="preserve">LU </w:t>
      </w:r>
      <w:r w:rsidR="001C4E42">
        <w:rPr>
          <w:rFonts w:ascii="Arial" w:eastAsia="宋体" w:hAnsi="Arial" w:cs="Arial" w:hint="eastAsia"/>
          <w:bCs/>
          <w:lang w:eastAsia="zh-CN"/>
        </w:rPr>
        <w:t>Yang</w:t>
      </w:r>
    </w:p>
    <w:p w14:paraId="7235AD2C" w14:textId="46CE74FE" w:rsidR="00450F4D" w:rsidRPr="00450F4D" w:rsidRDefault="00450F4D" w:rsidP="009E731A">
      <w:pPr>
        <w:keepNext/>
        <w:tabs>
          <w:tab w:val="left" w:pos="2268"/>
          <w:tab w:val="left" w:pos="2694"/>
        </w:tabs>
        <w:spacing w:after="0"/>
        <w:ind w:left="567"/>
        <w:outlineLvl w:val="6"/>
        <w:rPr>
          <w:rFonts w:ascii="Arial" w:eastAsia="宋体" w:hAnsi="Arial" w:cs="Arial"/>
          <w:bCs/>
          <w:color w:val="000000"/>
          <w:lang w:eastAsia="zh-CN"/>
        </w:rPr>
      </w:pPr>
      <w:r w:rsidRPr="00450F4D">
        <w:rPr>
          <w:rFonts w:ascii="Arial" w:eastAsia="宋体" w:hAnsi="Arial" w:cs="Arial"/>
          <w:b/>
          <w:color w:val="000000"/>
        </w:rPr>
        <w:t>E-mail Address:</w:t>
      </w:r>
      <w:r w:rsidRPr="00450F4D">
        <w:rPr>
          <w:rFonts w:ascii="Arial" w:eastAsia="宋体" w:hAnsi="Arial" w:cs="Arial"/>
          <w:bCs/>
          <w:color w:val="000000"/>
        </w:rPr>
        <w:tab/>
      </w:r>
      <w:r w:rsidR="009E731A">
        <w:rPr>
          <w:rFonts w:ascii="Arial" w:eastAsia="宋体" w:hAnsi="Arial" w:cs="Arial"/>
          <w:bCs/>
          <w:color w:val="000000"/>
          <w:lang w:eastAsia="zh-CN"/>
        </w:rPr>
        <w:t>l</w:t>
      </w:r>
      <w:r w:rsidR="00BD0926">
        <w:rPr>
          <w:rFonts w:ascii="Arial" w:eastAsia="宋体" w:hAnsi="Arial" w:cs="Arial" w:hint="eastAsia"/>
          <w:bCs/>
          <w:color w:val="000000"/>
          <w:lang w:eastAsia="zh-CN"/>
        </w:rPr>
        <w:t>uyang</w:t>
      </w:r>
      <w:r w:rsidRPr="00450F4D">
        <w:rPr>
          <w:rFonts w:ascii="Arial" w:eastAsia="宋体" w:hAnsi="Arial" w:cs="Arial"/>
          <w:bCs/>
          <w:color w:val="000000"/>
          <w:lang w:eastAsia="zh-CN"/>
        </w:rPr>
        <w:t xml:space="preserve"> (at) </w:t>
      </w:r>
      <w:proofErr w:type="spellStart"/>
      <w:r w:rsidRPr="00450F4D">
        <w:rPr>
          <w:rFonts w:ascii="Arial" w:eastAsia="宋体" w:hAnsi="Arial" w:cs="Arial"/>
          <w:bCs/>
          <w:color w:val="000000"/>
          <w:lang w:eastAsia="zh-CN"/>
        </w:rPr>
        <w:t>catt</w:t>
      </w:r>
      <w:proofErr w:type="spellEnd"/>
      <w:r w:rsidRPr="00450F4D">
        <w:rPr>
          <w:rFonts w:ascii="Arial" w:eastAsia="宋体" w:hAnsi="Arial" w:cs="Arial"/>
          <w:bCs/>
          <w:color w:val="000000"/>
          <w:lang w:eastAsia="zh-CN"/>
        </w:rPr>
        <w:t xml:space="preserve"> (dot) </w:t>
      </w:r>
      <w:proofErr w:type="spellStart"/>
      <w:r w:rsidRPr="00450F4D">
        <w:rPr>
          <w:rFonts w:ascii="Arial" w:eastAsia="宋体" w:hAnsi="Arial" w:cs="Arial"/>
          <w:bCs/>
          <w:color w:val="000000"/>
          <w:lang w:eastAsia="zh-CN"/>
        </w:rPr>
        <w:t>cn</w:t>
      </w:r>
      <w:proofErr w:type="spellEnd"/>
    </w:p>
    <w:p w14:paraId="10417550" w14:textId="77777777" w:rsidR="00450F4D" w:rsidRPr="00450F4D" w:rsidRDefault="00450F4D" w:rsidP="00450F4D">
      <w:pPr>
        <w:pBdr>
          <w:bottom w:val="single" w:sz="4" w:space="1" w:color="auto"/>
        </w:pBdr>
        <w:spacing w:after="0"/>
        <w:rPr>
          <w:rFonts w:ascii="Arial" w:eastAsia="宋体" w:hAnsi="Arial" w:cs="Arial"/>
        </w:rPr>
      </w:pPr>
    </w:p>
    <w:p w14:paraId="3A3E28FF" w14:textId="77777777" w:rsidR="00450F4D" w:rsidRPr="00450F4D" w:rsidRDefault="00450F4D" w:rsidP="00450F4D">
      <w:pPr>
        <w:spacing w:after="0"/>
        <w:rPr>
          <w:rFonts w:ascii="Arial" w:eastAsia="宋体" w:hAnsi="Arial" w:cs="Arial"/>
        </w:rPr>
      </w:pPr>
    </w:p>
    <w:p w14:paraId="5CBD80F5" w14:textId="663814A6" w:rsidR="007A0350" w:rsidRPr="001C4E42" w:rsidRDefault="00450F4D" w:rsidP="001C4E42">
      <w:pPr>
        <w:spacing w:after="120"/>
        <w:rPr>
          <w:rFonts w:ascii="Arial" w:eastAsia="宋体" w:hAnsi="Arial" w:cs="Arial"/>
          <w:b/>
          <w:lang w:eastAsia="zh-CN"/>
        </w:rPr>
      </w:pPr>
      <w:r w:rsidRPr="00450F4D">
        <w:rPr>
          <w:rFonts w:ascii="Arial" w:eastAsia="宋体" w:hAnsi="Arial" w:cs="Arial"/>
          <w:b/>
        </w:rPr>
        <w:t>1. Overall Description:</w:t>
      </w:r>
    </w:p>
    <w:p w14:paraId="21137BEE" w14:textId="58822B69" w:rsidR="00A83F5D" w:rsidRPr="00A83F5D" w:rsidRDefault="00A83F5D" w:rsidP="00A83F5D">
      <w:pPr>
        <w:autoSpaceDE w:val="0"/>
        <w:autoSpaceDN w:val="0"/>
        <w:adjustRightInd w:val="0"/>
        <w:spacing w:after="120"/>
        <w:jc w:val="both"/>
        <w:rPr>
          <w:rFonts w:ascii="Arial" w:eastAsia="宋体" w:hAnsi="Arial" w:cs="Arial"/>
          <w:iCs/>
          <w:lang w:eastAsia="zh-CN"/>
        </w:rPr>
      </w:pPr>
      <w:r w:rsidRPr="00A83F5D">
        <w:rPr>
          <w:rFonts w:ascii="Arial" w:eastAsia="宋体" w:hAnsi="Arial" w:cs="Arial"/>
          <w:iCs/>
          <w:lang w:eastAsia="zh-CN"/>
        </w:rPr>
        <w:t xml:space="preserve">RAN3 thanks SA2 for </w:t>
      </w:r>
      <w:r>
        <w:rPr>
          <w:rFonts w:ascii="Arial" w:eastAsia="宋体" w:hAnsi="Arial" w:cs="Arial" w:hint="eastAsia"/>
          <w:iCs/>
          <w:lang w:eastAsia="zh-CN"/>
        </w:rPr>
        <w:t xml:space="preserve">the </w:t>
      </w:r>
      <w:r w:rsidRPr="00A83F5D">
        <w:rPr>
          <w:rFonts w:ascii="Arial" w:eastAsia="宋体" w:hAnsi="Arial" w:cs="Arial"/>
          <w:iCs/>
          <w:lang w:eastAsia="zh-CN"/>
        </w:rPr>
        <w:t>LS on energy saving indication from CN to RAN.</w:t>
      </w:r>
    </w:p>
    <w:p w14:paraId="0FEEC4B7" w14:textId="43E1F5B3" w:rsidR="009C29A5" w:rsidRPr="00450F4D" w:rsidRDefault="00A83F5D" w:rsidP="00A83F5D">
      <w:pPr>
        <w:autoSpaceDE w:val="0"/>
        <w:autoSpaceDN w:val="0"/>
        <w:adjustRightInd w:val="0"/>
        <w:spacing w:after="120"/>
        <w:jc w:val="both"/>
        <w:rPr>
          <w:rFonts w:ascii="Arial" w:eastAsia="宋体" w:hAnsi="Arial" w:cs="Arial"/>
          <w:iCs/>
          <w:lang w:eastAsia="zh-CN"/>
        </w:rPr>
      </w:pPr>
      <w:r w:rsidRPr="00A83F5D">
        <w:rPr>
          <w:rFonts w:ascii="Arial" w:eastAsia="宋体" w:hAnsi="Arial" w:cs="Arial"/>
          <w:iCs/>
          <w:lang w:eastAsia="zh-CN"/>
        </w:rPr>
        <w:t>RAN3 discussed</w:t>
      </w:r>
      <w:r>
        <w:rPr>
          <w:rFonts w:ascii="Arial" w:eastAsia="宋体" w:hAnsi="Arial" w:cs="Arial" w:hint="eastAsia"/>
          <w:iCs/>
          <w:lang w:eastAsia="zh-CN"/>
        </w:rPr>
        <w:t xml:space="preserve"> the necessity of delivering the energy saving indication from CN</w:t>
      </w:r>
      <w:r w:rsidRPr="00A83F5D">
        <w:rPr>
          <w:rFonts w:ascii="Arial" w:eastAsia="宋体" w:hAnsi="Arial" w:cs="Arial"/>
          <w:iCs/>
          <w:lang w:eastAsia="zh-CN"/>
        </w:rPr>
        <w:t xml:space="preserve">, and </w:t>
      </w:r>
      <w:r w:rsidR="00BC3562">
        <w:rPr>
          <w:rFonts w:ascii="Arial" w:eastAsia="宋体" w:hAnsi="Arial" w:cs="Arial" w:hint="eastAsia"/>
          <w:iCs/>
          <w:lang w:eastAsia="zh-CN"/>
        </w:rPr>
        <w:t>believe</w:t>
      </w:r>
      <w:r w:rsidRPr="00A83F5D">
        <w:rPr>
          <w:rFonts w:ascii="Arial" w:eastAsia="宋体" w:hAnsi="Arial" w:cs="Arial"/>
          <w:iCs/>
          <w:lang w:eastAsia="zh-CN"/>
        </w:rPr>
        <w:t xml:space="preserve"> that there is no need </w:t>
      </w:r>
      <w:r w:rsidR="00D91A9A">
        <w:rPr>
          <w:rFonts w:ascii="Arial" w:eastAsia="宋体" w:hAnsi="Arial" w:cs="Arial" w:hint="eastAsia"/>
          <w:iCs/>
          <w:lang w:eastAsia="zh-CN"/>
        </w:rPr>
        <w:t>to</w:t>
      </w:r>
      <w:r w:rsidRPr="00A83F5D">
        <w:rPr>
          <w:rFonts w:ascii="Arial" w:eastAsia="宋体" w:hAnsi="Arial" w:cs="Arial"/>
          <w:iCs/>
          <w:lang w:eastAsia="zh-CN"/>
        </w:rPr>
        <w:t xml:space="preserve"> </w:t>
      </w:r>
      <w:r w:rsidR="00D91A9A">
        <w:rPr>
          <w:rFonts w:ascii="Arial" w:eastAsia="宋体" w:hAnsi="Arial" w:cs="Arial" w:hint="eastAsia"/>
          <w:iCs/>
          <w:lang w:eastAsia="zh-CN"/>
        </w:rPr>
        <w:t>introduce</w:t>
      </w:r>
      <w:r w:rsidRPr="00A83F5D">
        <w:rPr>
          <w:rFonts w:ascii="Arial" w:eastAsia="宋体" w:hAnsi="Arial" w:cs="Arial"/>
          <w:iCs/>
          <w:lang w:eastAsia="zh-CN"/>
        </w:rPr>
        <w:t xml:space="preserve"> the energy saving indicat</w:t>
      </w:r>
      <w:r w:rsidR="00D91A9A">
        <w:rPr>
          <w:rFonts w:ascii="Arial" w:eastAsia="宋体" w:hAnsi="Arial" w:cs="Arial" w:hint="eastAsia"/>
          <w:iCs/>
          <w:lang w:eastAsia="zh-CN"/>
        </w:rPr>
        <w:t>ion over NG interface</w:t>
      </w:r>
      <w:r w:rsidRPr="00A83F5D">
        <w:rPr>
          <w:rFonts w:ascii="Arial" w:eastAsia="宋体" w:hAnsi="Arial" w:cs="Arial"/>
          <w:iCs/>
          <w:lang w:eastAsia="zh-CN"/>
        </w:rPr>
        <w:t xml:space="preserve"> in </w:t>
      </w:r>
      <w:r w:rsidR="00D91A9A">
        <w:rPr>
          <w:rFonts w:ascii="Arial" w:eastAsia="宋体" w:hAnsi="Arial" w:cs="Arial" w:hint="eastAsia"/>
          <w:iCs/>
          <w:lang w:eastAsia="zh-CN"/>
        </w:rPr>
        <w:t>Rel-19</w:t>
      </w:r>
      <w:r w:rsidRPr="00A83F5D">
        <w:rPr>
          <w:rFonts w:ascii="Arial" w:eastAsia="宋体" w:hAnsi="Arial" w:cs="Arial"/>
          <w:iCs/>
          <w:lang w:eastAsia="zh-CN"/>
        </w:rPr>
        <w:t>.</w:t>
      </w:r>
      <w:r w:rsidR="00BC3562">
        <w:rPr>
          <w:rFonts w:ascii="Arial" w:eastAsia="宋体" w:hAnsi="Arial" w:cs="Arial" w:hint="eastAsia"/>
          <w:iCs/>
          <w:lang w:eastAsia="zh-CN"/>
        </w:rPr>
        <w:t xml:space="preserve"> But </w:t>
      </w:r>
      <w:r w:rsidR="00FA1F2E">
        <w:rPr>
          <w:rFonts w:ascii="Arial" w:eastAsia="宋体" w:hAnsi="Arial" w:cs="Arial" w:hint="eastAsia"/>
          <w:iCs/>
          <w:lang w:eastAsia="zh-CN"/>
        </w:rPr>
        <w:t>f</w:t>
      </w:r>
      <w:r w:rsidR="00BC3562">
        <w:rPr>
          <w:rFonts w:ascii="Arial" w:eastAsia="宋体" w:hAnsi="Arial" w:cs="Arial" w:hint="eastAsia"/>
          <w:iCs/>
          <w:lang w:eastAsia="zh-CN"/>
        </w:rPr>
        <w:t>urther discuss</w:t>
      </w:r>
      <w:r w:rsidR="00FA1F2E">
        <w:rPr>
          <w:rFonts w:ascii="Arial" w:eastAsia="宋体" w:hAnsi="Arial" w:cs="Arial" w:hint="eastAsia"/>
          <w:iCs/>
          <w:lang w:eastAsia="zh-CN"/>
        </w:rPr>
        <w:t>ion is not precluded</w:t>
      </w:r>
      <w:r w:rsidR="00BC3562">
        <w:rPr>
          <w:rFonts w:ascii="Arial" w:eastAsia="宋体" w:hAnsi="Arial" w:cs="Arial" w:hint="eastAsia"/>
          <w:iCs/>
          <w:lang w:eastAsia="zh-CN"/>
        </w:rPr>
        <w:t xml:space="preserve"> i</w:t>
      </w:r>
      <w:r w:rsidR="00BC3562" w:rsidRPr="00BC3562">
        <w:rPr>
          <w:rFonts w:ascii="Arial" w:eastAsia="宋体" w:hAnsi="Arial" w:cs="Arial"/>
          <w:iCs/>
          <w:lang w:eastAsia="zh-CN"/>
        </w:rPr>
        <w:t xml:space="preserve">f SA2 has </w:t>
      </w:r>
      <w:r w:rsidR="00FA1F2E">
        <w:rPr>
          <w:rFonts w:ascii="Arial" w:eastAsia="宋体" w:hAnsi="Arial" w:cs="Arial" w:hint="eastAsia"/>
          <w:iCs/>
          <w:lang w:eastAsia="zh-CN"/>
        </w:rPr>
        <w:t>other</w:t>
      </w:r>
      <w:r w:rsidR="00BC3562">
        <w:rPr>
          <w:rFonts w:ascii="Arial" w:eastAsia="宋体" w:hAnsi="Arial" w:cs="Arial" w:hint="eastAsia"/>
          <w:iCs/>
          <w:lang w:eastAsia="zh-CN"/>
        </w:rPr>
        <w:t xml:space="preserve"> considerations on this issue.</w:t>
      </w:r>
    </w:p>
    <w:p w14:paraId="2F4DA4AA" w14:textId="77777777" w:rsidR="00450F4D" w:rsidRPr="00450F4D" w:rsidRDefault="00450F4D" w:rsidP="00450F4D">
      <w:pPr>
        <w:keepNext/>
        <w:spacing w:after="0"/>
        <w:ind w:right="284"/>
        <w:outlineLvl w:val="1"/>
        <w:rPr>
          <w:rFonts w:ascii="Arial" w:eastAsia="宋体" w:hAnsi="Arial"/>
          <w:b/>
          <w:sz w:val="24"/>
        </w:rPr>
      </w:pPr>
      <w:r w:rsidRPr="00450F4D">
        <w:rPr>
          <w:rFonts w:ascii="Arial" w:eastAsia="宋体" w:hAnsi="Arial"/>
          <w:b/>
          <w:sz w:val="24"/>
        </w:rPr>
        <w:t>2. Actions:</w:t>
      </w:r>
    </w:p>
    <w:p w14:paraId="50B2C9ED" w14:textId="77777777" w:rsidR="00450F4D" w:rsidRPr="00450F4D" w:rsidRDefault="00450F4D" w:rsidP="00450F4D">
      <w:pPr>
        <w:spacing w:after="0"/>
        <w:rPr>
          <w:rFonts w:eastAsia="宋体"/>
        </w:rPr>
      </w:pPr>
    </w:p>
    <w:p w14:paraId="75F95D77" w14:textId="533CA3A1" w:rsidR="00450F4D" w:rsidRPr="00450F4D" w:rsidRDefault="00450F4D" w:rsidP="002F259F">
      <w:pPr>
        <w:spacing w:after="120"/>
        <w:ind w:left="1985" w:hanging="1985"/>
        <w:rPr>
          <w:rFonts w:ascii="Arial" w:eastAsia="宋体" w:hAnsi="Arial" w:cs="Arial"/>
          <w:b/>
        </w:rPr>
      </w:pPr>
      <w:r w:rsidRPr="00450F4D">
        <w:rPr>
          <w:rFonts w:ascii="Arial" w:eastAsia="宋体" w:hAnsi="Arial" w:cs="Arial"/>
          <w:b/>
        </w:rPr>
        <w:t xml:space="preserve">To </w:t>
      </w:r>
      <w:r w:rsidRPr="00450F4D">
        <w:rPr>
          <w:rFonts w:ascii="Arial" w:eastAsia="宋体" w:hAnsi="Arial" w:cs="Arial"/>
          <w:b/>
          <w:lang w:eastAsia="zh-CN"/>
        </w:rPr>
        <w:t>SA</w:t>
      </w:r>
      <w:r w:rsidR="002F259F">
        <w:rPr>
          <w:rFonts w:ascii="Arial" w:eastAsia="宋体" w:hAnsi="Arial" w:cs="Arial"/>
          <w:b/>
          <w:lang w:eastAsia="zh-CN"/>
        </w:rPr>
        <w:t>2</w:t>
      </w:r>
      <w:r w:rsidR="007A0350">
        <w:rPr>
          <w:rFonts w:ascii="Arial" w:eastAsia="宋体" w:hAnsi="Arial" w:cs="Arial"/>
          <w:b/>
          <w:lang w:eastAsia="zh-CN"/>
        </w:rPr>
        <w:t xml:space="preserve"> and SA3</w:t>
      </w:r>
      <w:r w:rsidRPr="00450F4D">
        <w:rPr>
          <w:rFonts w:ascii="Arial" w:eastAsia="宋体" w:hAnsi="Arial" w:cs="Arial"/>
          <w:b/>
        </w:rPr>
        <w:t>:</w:t>
      </w:r>
    </w:p>
    <w:p w14:paraId="7A838C4C" w14:textId="4FB9E047" w:rsidR="00450F4D" w:rsidRPr="00450F4D" w:rsidRDefault="00450F4D" w:rsidP="00707620">
      <w:pPr>
        <w:spacing w:after="0"/>
        <w:ind w:left="851" w:hanging="851"/>
        <w:rPr>
          <w:rFonts w:ascii="Arial" w:eastAsia="MS Mincho" w:hAnsi="Arial" w:cs="Arial"/>
          <w:iCs/>
          <w:lang w:eastAsia="zh-CN"/>
        </w:rPr>
      </w:pPr>
      <w:r w:rsidRPr="00450F4D">
        <w:rPr>
          <w:rFonts w:ascii="Arial" w:eastAsia="宋体" w:hAnsi="Arial" w:cs="Arial"/>
          <w:b/>
        </w:rPr>
        <w:t xml:space="preserve">ACTION: </w:t>
      </w:r>
      <w:r w:rsidRPr="00450F4D">
        <w:rPr>
          <w:rFonts w:ascii="Arial" w:eastAsia="宋体" w:hAnsi="Arial" w:cs="Arial"/>
          <w:bCs/>
          <w:lang w:eastAsia="zh-CN"/>
        </w:rPr>
        <w:t>RAN3</w:t>
      </w:r>
      <w:r w:rsidRPr="00450F4D">
        <w:rPr>
          <w:rFonts w:ascii="Arial" w:eastAsia="宋体" w:hAnsi="Arial" w:cs="Arial"/>
          <w:bCs/>
        </w:rPr>
        <w:t xml:space="preserve"> </w:t>
      </w:r>
      <w:r w:rsidR="00D91A9A">
        <w:rPr>
          <w:rFonts w:ascii="Arial" w:eastAsia="宋体" w:hAnsi="Arial" w:cs="Arial" w:hint="eastAsia"/>
          <w:bCs/>
          <w:lang w:eastAsia="zh-CN"/>
        </w:rPr>
        <w:t>kindly</w:t>
      </w:r>
      <w:r w:rsidRPr="00450F4D">
        <w:rPr>
          <w:rFonts w:ascii="Arial" w:eastAsia="宋体" w:hAnsi="Arial" w:cs="Arial"/>
          <w:bCs/>
        </w:rPr>
        <w:t xml:space="preserve"> asks </w:t>
      </w:r>
      <w:r w:rsidR="00707620">
        <w:rPr>
          <w:rFonts w:ascii="Arial" w:eastAsia="宋体" w:hAnsi="Arial" w:cs="Arial" w:hint="eastAsia"/>
          <w:bCs/>
          <w:lang w:eastAsia="zh-CN"/>
        </w:rPr>
        <w:t>SA</w:t>
      </w:r>
      <w:r w:rsidR="00D91A9A">
        <w:rPr>
          <w:rFonts w:ascii="Arial" w:eastAsia="宋体" w:hAnsi="Arial" w:cs="Arial" w:hint="eastAsia"/>
          <w:bCs/>
          <w:lang w:eastAsia="zh-CN"/>
        </w:rPr>
        <w:t>2</w:t>
      </w:r>
      <w:r w:rsidR="00707620">
        <w:rPr>
          <w:rFonts w:ascii="Arial" w:eastAsia="宋体" w:hAnsi="Arial" w:cs="Arial" w:hint="eastAsia"/>
          <w:bCs/>
          <w:lang w:eastAsia="zh-CN"/>
        </w:rPr>
        <w:t xml:space="preserve"> to</w:t>
      </w:r>
      <w:r w:rsidR="001C4E42">
        <w:rPr>
          <w:rFonts w:ascii="Arial" w:eastAsia="宋体" w:hAnsi="Arial" w:cs="Arial" w:hint="eastAsia"/>
          <w:bCs/>
          <w:lang w:eastAsia="zh-CN"/>
        </w:rPr>
        <w:t xml:space="preserve"> take above information into account</w:t>
      </w:r>
      <w:r w:rsidR="005E4EEA">
        <w:rPr>
          <w:rFonts w:ascii="Arial" w:eastAsia="宋体" w:hAnsi="Arial" w:cs="Arial" w:hint="eastAsia"/>
          <w:bCs/>
          <w:lang w:eastAsia="zh-CN"/>
        </w:rPr>
        <w:t>,</w:t>
      </w:r>
      <w:r w:rsidR="00DF784E">
        <w:rPr>
          <w:rFonts w:ascii="Arial" w:eastAsia="宋体" w:hAnsi="Arial" w:cs="Arial" w:hint="eastAsia"/>
          <w:bCs/>
          <w:lang w:eastAsia="zh-CN"/>
        </w:rPr>
        <w:t xml:space="preserve"> and </w:t>
      </w:r>
      <w:r w:rsidR="001C4E42">
        <w:rPr>
          <w:rFonts w:ascii="Arial" w:eastAsia="宋体" w:hAnsi="Arial" w:cs="Arial" w:hint="eastAsia"/>
          <w:bCs/>
          <w:lang w:eastAsia="zh-CN"/>
        </w:rPr>
        <w:t>feedback if any concern</w:t>
      </w:r>
      <w:r w:rsidR="00DF784E">
        <w:rPr>
          <w:rFonts w:ascii="Arial" w:eastAsia="宋体" w:hAnsi="Arial" w:cs="Arial" w:hint="eastAsia"/>
          <w:bCs/>
          <w:lang w:eastAsia="zh-CN"/>
        </w:rPr>
        <w:t>.</w:t>
      </w:r>
    </w:p>
    <w:p w14:paraId="23AA395F" w14:textId="77777777" w:rsidR="00450F4D" w:rsidRPr="00450F4D" w:rsidRDefault="00450F4D" w:rsidP="00450F4D">
      <w:pPr>
        <w:spacing w:after="120"/>
        <w:ind w:left="993" w:hanging="993"/>
        <w:rPr>
          <w:rFonts w:ascii="Arial" w:eastAsia="宋体" w:hAnsi="Arial" w:cs="Arial"/>
        </w:rPr>
      </w:pPr>
    </w:p>
    <w:p w14:paraId="5467AB6E" w14:textId="77777777" w:rsidR="00450F4D" w:rsidRPr="00450F4D" w:rsidRDefault="00450F4D" w:rsidP="00450F4D">
      <w:pPr>
        <w:spacing w:after="120"/>
        <w:rPr>
          <w:rFonts w:ascii="Arial" w:eastAsia="宋体" w:hAnsi="Arial" w:cs="Arial"/>
          <w:b/>
        </w:rPr>
      </w:pPr>
      <w:r w:rsidRPr="00450F4D">
        <w:rPr>
          <w:rFonts w:ascii="Arial" w:eastAsia="宋体" w:hAnsi="Arial" w:cs="Arial"/>
          <w:b/>
        </w:rPr>
        <w:t>3. Date of Next TSG-RAN</w:t>
      </w:r>
      <w:r w:rsidRPr="00450F4D">
        <w:rPr>
          <w:rFonts w:ascii="Arial" w:eastAsia="宋体" w:hAnsi="Arial" w:cs="Arial"/>
          <w:b/>
          <w:lang w:eastAsia="zh-CN"/>
        </w:rPr>
        <w:t>3</w:t>
      </w:r>
      <w:r w:rsidRPr="00450F4D">
        <w:rPr>
          <w:rFonts w:ascii="Arial" w:eastAsia="宋体" w:hAnsi="Arial" w:cs="Arial"/>
          <w:b/>
        </w:rPr>
        <w:t xml:space="preserve"> Meetings:</w:t>
      </w:r>
    </w:p>
    <w:p w14:paraId="24E1E6E4" w14:textId="3EB86D2F" w:rsidR="007736F5" w:rsidRDefault="007736F5" w:rsidP="009F03F8">
      <w:pPr>
        <w:tabs>
          <w:tab w:val="left" w:pos="3119"/>
          <w:tab w:val="left" w:pos="6521"/>
        </w:tabs>
        <w:spacing w:after="120"/>
        <w:rPr>
          <w:rFonts w:ascii="Arial" w:eastAsia="宋体" w:hAnsi="Arial" w:cs="Arial"/>
          <w:bCs/>
          <w:color w:val="000000"/>
          <w:lang w:eastAsia="zh-CN"/>
        </w:rPr>
      </w:pPr>
      <w:r w:rsidRPr="00450F4D">
        <w:rPr>
          <w:rFonts w:ascii="Arial" w:eastAsia="宋体" w:hAnsi="Arial" w:cs="Arial"/>
          <w:bCs/>
          <w:color w:val="000000"/>
          <w:lang w:eastAsia="zh-CN"/>
        </w:rPr>
        <w:t>TSG-RAN3 Meeting #1</w:t>
      </w:r>
      <w:r>
        <w:rPr>
          <w:rFonts w:ascii="Arial" w:eastAsia="宋体" w:hAnsi="Arial" w:cs="Arial"/>
          <w:bCs/>
          <w:color w:val="000000"/>
          <w:lang w:eastAsia="zh-CN"/>
        </w:rPr>
        <w:t>2</w:t>
      </w:r>
      <w:r w:rsidR="009C13E0">
        <w:rPr>
          <w:rFonts w:ascii="Arial" w:eastAsia="宋体" w:hAnsi="Arial" w:cs="Arial" w:hint="eastAsia"/>
          <w:bCs/>
          <w:color w:val="000000"/>
          <w:lang w:eastAsia="zh-CN"/>
        </w:rPr>
        <w:t>8</w:t>
      </w:r>
      <w:r w:rsidRPr="00450F4D">
        <w:rPr>
          <w:rFonts w:ascii="Arial" w:eastAsia="宋体" w:hAnsi="Arial" w:cs="Arial"/>
          <w:bCs/>
          <w:color w:val="000000"/>
          <w:lang w:eastAsia="zh-CN"/>
        </w:rPr>
        <w:tab/>
      </w:r>
      <w:r w:rsidR="002A70F1">
        <w:rPr>
          <w:rFonts w:ascii="Arial" w:eastAsia="宋体" w:hAnsi="Arial" w:cs="Arial" w:hint="eastAsia"/>
          <w:bCs/>
          <w:color w:val="000000"/>
          <w:lang w:eastAsia="zh-CN"/>
        </w:rPr>
        <w:t>19</w:t>
      </w:r>
      <w:bookmarkStart w:id="0" w:name="OLE_LINK1"/>
      <w:r>
        <w:rPr>
          <w:rFonts w:ascii="Arial" w:eastAsia="宋体" w:hAnsi="Arial" w:cs="Arial"/>
          <w:bCs/>
          <w:color w:val="000000"/>
          <w:lang w:eastAsia="zh-CN"/>
        </w:rPr>
        <w:t>th</w:t>
      </w:r>
      <w:bookmarkEnd w:id="0"/>
      <w:r>
        <w:rPr>
          <w:rFonts w:ascii="Arial" w:eastAsia="宋体" w:hAnsi="Arial" w:cs="Arial"/>
          <w:bCs/>
          <w:color w:val="000000"/>
          <w:lang w:eastAsia="zh-CN"/>
        </w:rPr>
        <w:t xml:space="preserve"> </w:t>
      </w:r>
      <w:r w:rsidRPr="00450F4D">
        <w:rPr>
          <w:rFonts w:ascii="Arial" w:eastAsia="宋体" w:hAnsi="Arial" w:cs="Arial"/>
          <w:bCs/>
          <w:color w:val="000000"/>
        </w:rPr>
        <w:t>–</w:t>
      </w:r>
      <w:r>
        <w:rPr>
          <w:rFonts w:ascii="Arial" w:eastAsia="宋体" w:hAnsi="Arial" w:cs="Arial"/>
          <w:bCs/>
          <w:color w:val="000000"/>
          <w:lang w:eastAsia="zh-CN"/>
        </w:rPr>
        <w:t xml:space="preserve"> </w:t>
      </w:r>
      <w:r w:rsidR="002A70F1">
        <w:rPr>
          <w:rFonts w:ascii="Arial" w:eastAsia="宋体" w:hAnsi="Arial" w:cs="Arial" w:hint="eastAsia"/>
          <w:bCs/>
          <w:color w:val="000000"/>
          <w:lang w:eastAsia="zh-CN"/>
        </w:rPr>
        <w:t>23rd</w:t>
      </w:r>
      <w:r>
        <w:rPr>
          <w:rFonts w:ascii="Arial" w:eastAsia="宋体" w:hAnsi="Arial" w:cs="Arial"/>
          <w:bCs/>
          <w:color w:val="000000"/>
          <w:lang w:eastAsia="zh-CN"/>
        </w:rPr>
        <w:t xml:space="preserve"> </w:t>
      </w:r>
      <w:r w:rsidR="002A70F1">
        <w:rPr>
          <w:rFonts w:ascii="Arial" w:eastAsia="宋体" w:hAnsi="Arial" w:cs="Arial" w:hint="eastAsia"/>
          <w:bCs/>
          <w:color w:val="000000"/>
          <w:lang w:eastAsia="zh-CN"/>
        </w:rPr>
        <w:t>May</w:t>
      </w:r>
      <w:r>
        <w:rPr>
          <w:rFonts w:ascii="Arial" w:eastAsia="宋体" w:hAnsi="Arial" w:cs="Arial"/>
          <w:bCs/>
          <w:color w:val="000000"/>
          <w:lang w:eastAsia="zh-CN"/>
        </w:rPr>
        <w:t xml:space="preserve"> 202</w:t>
      </w:r>
      <w:r w:rsidR="002A70F1">
        <w:rPr>
          <w:rFonts w:ascii="Arial" w:eastAsia="宋体" w:hAnsi="Arial" w:cs="Arial" w:hint="eastAsia"/>
          <w:bCs/>
          <w:color w:val="000000"/>
          <w:lang w:eastAsia="zh-CN"/>
        </w:rPr>
        <w:t>5</w:t>
      </w:r>
      <w:r>
        <w:rPr>
          <w:rFonts w:ascii="Arial" w:eastAsia="宋体" w:hAnsi="Arial" w:cs="Arial"/>
          <w:bCs/>
          <w:color w:val="000000"/>
          <w:lang w:eastAsia="zh-CN"/>
        </w:rPr>
        <w:tab/>
      </w:r>
      <w:r w:rsidR="002A70F1">
        <w:rPr>
          <w:rFonts w:ascii="Arial" w:eastAsia="宋体" w:hAnsi="Arial" w:cs="Arial" w:hint="eastAsia"/>
          <w:bCs/>
          <w:color w:val="000000"/>
          <w:lang w:eastAsia="zh-CN"/>
        </w:rPr>
        <w:t>Malta</w:t>
      </w:r>
      <w:r w:rsidR="00FB7046">
        <w:rPr>
          <w:rFonts w:ascii="Arial" w:eastAsia="宋体" w:hAnsi="Arial" w:cs="Arial" w:hint="eastAsia"/>
          <w:bCs/>
          <w:color w:val="000000"/>
          <w:lang w:eastAsia="zh-CN"/>
        </w:rPr>
        <w:t>, MT</w:t>
      </w:r>
    </w:p>
    <w:p w14:paraId="1DD91F15" w14:textId="3AEE8685" w:rsidR="00FB7046" w:rsidRDefault="00FB7046" w:rsidP="009F03F8">
      <w:pPr>
        <w:tabs>
          <w:tab w:val="left" w:pos="3119"/>
          <w:tab w:val="left" w:pos="6521"/>
        </w:tabs>
        <w:spacing w:after="120"/>
        <w:rPr>
          <w:rFonts w:ascii="Arial" w:eastAsia="宋体" w:hAnsi="Arial" w:cs="Arial"/>
          <w:bCs/>
          <w:color w:val="000000"/>
          <w:lang w:eastAsia="zh-CN"/>
        </w:rPr>
      </w:pPr>
      <w:r w:rsidRPr="00450F4D">
        <w:rPr>
          <w:rFonts w:ascii="Arial" w:eastAsia="宋体" w:hAnsi="Arial" w:cs="Arial"/>
          <w:bCs/>
          <w:color w:val="000000"/>
          <w:lang w:eastAsia="zh-CN"/>
        </w:rPr>
        <w:t>TSG-RAN3 Meeting #1</w:t>
      </w:r>
      <w:r>
        <w:rPr>
          <w:rFonts w:ascii="Arial" w:eastAsia="宋体" w:hAnsi="Arial" w:cs="Arial"/>
          <w:bCs/>
          <w:color w:val="000000"/>
          <w:lang w:eastAsia="zh-CN"/>
        </w:rPr>
        <w:t>2</w:t>
      </w:r>
      <w:r>
        <w:rPr>
          <w:rFonts w:ascii="Arial" w:eastAsia="宋体" w:hAnsi="Arial" w:cs="Arial" w:hint="eastAsia"/>
          <w:bCs/>
          <w:color w:val="000000"/>
          <w:lang w:eastAsia="zh-CN"/>
        </w:rPr>
        <w:t>9</w:t>
      </w:r>
      <w:r>
        <w:rPr>
          <w:rFonts w:ascii="Arial" w:eastAsia="宋体" w:hAnsi="Arial" w:cs="Arial"/>
          <w:bCs/>
          <w:color w:val="000000"/>
          <w:lang w:eastAsia="zh-CN"/>
        </w:rPr>
        <w:tab/>
      </w:r>
      <w:r>
        <w:rPr>
          <w:rFonts w:ascii="Arial" w:eastAsia="宋体" w:hAnsi="Arial" w:cs="Arial" w:hint="eastAsia"/>
          <w:bCs/>
          <w:color w:val="000000"/>
          <w:lang w:eastAsia="zh-CN"/>
        </w:rPr>
        <w:t>25</w:t>
      </w:r>
      <w:r>
        <w:rPr>
          <w:rFonts w:ascii="Arial" w:eastAsia="宋体" w:hAnsi="Arial" w:cs="Arial"/>
          <w:bCs/>
          <w:color w:val="000000"/>
          <w:lang w:eastAsia="zh-CN"/>
        </w:rPr>
        <w:t xml:space="preserve">th </w:t>
      </w:r>
      <w:r w:rsidRPr="00450F4D">
        <w:rPr>
          <w:rFonts w:ascii="Arial" w:eastAsia="宋体" w:hAnsi="Arial" w:cs="Arial"/>
          <w:bCs/>
          <w:color w:val="000000"/>
        </w:rPr>
        <w:t>–</w:t>
      </w:r>
      <w:r>
        <w:rPr>
          <w:rFonts w:ascii="Arial" w:eastAsia="宋体" w:hAnsi="Arial" w:cs="Arial" w:hint="eastAsia"/>
          <w:bCs/>
          <w:color w:val="000000"/>
          <w:lang w:eastAsia="zh-CN"/>
        </w:rPr>
        <w:t xml:space="preserve"> 29</w:t>
      </w:r>
      <w:r>
        <w:rPr>
          <w:rFonts w:ascii="Arial" w:eastAsia="宋体" w:hAnsi="Arial" w:cs="Arial"/>
          <w:bCs/>
          <w:color w:val="000000"/>
          <w:lang w:eastAsia="zh-CN"/>
        </w:rPr>
        <w:t>th</w:t>
      </w:r>
      <w:r>
        <w:rPr>
          <w:rFonts w:ascii="Arial" w:eastAsia="宋体" w:hAnsi="Arial" w:cs="Arial" w:hint="eastAsia"/>
          <w:bCs/>
          <w:color w:val="000000"/>
          <w:lang w:eastAsia="zh-CN"/>
        </w:rPr>
        <w:t xml:space="preserve"> Aug 2025</w:t>
      </w:r>
      <w:r>
        <w:rPr>
          <w:rFonts w:ascii="Arial" w:eastAsia="宋体" w:hAnsi="Arial" w:cs="Arial"/>
          <w:bCs/>
          <w:color w:val="000000"/>
          <w:lang w:eastAsia="zh-CN"/>
        </w:rPr>
        <w:tab/>
      </w:r>
      <w:r>
        <w:rPr>
          <w:rFonts w:ascii="Arial" w:eastAsia="宋体" w:hAnsi="Arial" w:cs="Arial" w:hint="eastAsia"/>
          <w:bCs/>
          <w:color w:val="000000"/>
          <w:lang w:eastAsia="zh-CN"/>
        </w:rPr>
        <w:t>India (TBC), IN</w:t>
      </w:r>
    </w:p>
    <w:p w14:paraId="511F7358" w14:textId="77777777" w:rsidR="009F03F8" w:rsidRPr="00E66995" w:rsidRDefault="009F03F8" w:rsidP="009F03F8">
      <w:pPr>
        <w:tabs>
          <w:tab w:val="left" w:pos="3119"/>
          <w:tab w:val="left" w:pos="6521"/>
        </w:tabs>
        <w:spacing w:after="120"/>
        <w:rPr>
          <w:rFonts w:ascii="Courier New" w:eastAsia="宋体" w:hAnsi="Courier New"/>
          <w:snapToGrid w:val="0"/>
          <w:sz w:val="16"/>
          <w:lang w:eastAsia="zh-CN"/>
        </w:rPr>
      </w:pPr>
    </w:p>
    <w:sectPr w:rsidR="009F03F8" w:rsidRPr="00E66995" w:rsidSect="00865BD9">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E0DED" w14:textId="77777777" w:rsidR="008804F2" w:rsidRDefault="008804F2">
      <w:r>
        <w:separator/>
      </w:r>
    </w:p>
  </w:endnote>
  <w:endnote w:type="continuationSeparator" w:id="0">
    <w:p w14:paraId="5EDD7C41" w14:textId="77777777" w:rsidR="008804F2" w:rsidRDefault="00880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微软雅黑"/>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42EF0" w14:textId="77777777" w:rsidR="008804F2" w:rsidRDefault="008804F2">
      <w:r>
        <w:separator/>
      </w:r>
    </w:p>
  </w:footnote>
  <w:footnote w:type="continuationSeparator" w:id="0">
    <w:p w14:paraId="5D61F19A" w14:textId="77777777" w:rsidR="008804F2" w:rsidRDefault="00880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BE374" w14:textId="77777777" w:rsidR="00B927DE" w:rsidRDefault="00B927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C862C10"/>
    <w:multiLevelType w:val="hybridMultilevel"/>
    <w:tmpl w:val="239C5FC0"/>
    <w:styleLink w:val="13"/>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D10DF2"/>
    <w:multiLevelType w:val="hybridMultilevel"/>
    <w:tmpl w:val="DFAC83AA"/>
    <w:styleLink w:val="23"/>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730080235">
    <w:abstractNumId w:val="7"/>
  </w:num>
  <w:num w:numId="2" w16cid:durableId="1045837471">
    <w:abstractNumId w:val="14"/>
  </w:num>
  <w:num w:numId="3" w16cid:durableId="1702629653">
    <w:abstractNumId w:val="0"/>
  </w:num>
  <w:num w:numId="4" w16cid:durableId="988098770">
    <w:abstractNumId w:val="8"/>
  </w:num>
  <w:num w:numId="5" w16cid:durableId="504707936">
    <w:abstractNumId w:val="5"/>
  </w:num>
  <w:num w:numId="6" w16cid:durableId="516580852">
    <w:abstractNumId w:val="3"/>
  </w:num>
  <w:num w:numId="7" w16cid:durableId="24450549">
    <w:abstractNumId w:val="9"/>
  </w:num>
  <w:num w:numId="8" w16cid:durableId="1047753562">
    <w:abstractNumId w:val="10"/>
  </w:num>
  <w:num w:numId="9" w16cid:durableId="745496712">
    <w:abstractNumId w:val="11"/>
  </w:num>
  <w:num w:numId="10" w16cid:durableId="419377439">
    <w:abstractNumId w:val="13"/>
  </w:num>
  <w:num w:numId="11" w16cid:durableId="78991270">
    <w:abstractNumId w:val="12"/>
  </w:num>
  <w:num w:numId="12" w16cid:durableId="612516759">
    <w:abstractNumId w:val="1"/>
  </w:num>
  <w:num w:numId="13" w16cid:durableId="426509715">
    <w:abstractNumId w:val="4"/>
  </w:num>
  <w:num w:numId="14" w16cid:durableId="581330148">
    <w:abstractNumId w:val="6"/>
  </w:num>
  <w:num w:numId="15" w16cid:durableId="186046686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C"/>
    <w:rsid w:val="00005877"/>
    <w:rsid w:val="00006A70"/>
    <w:rsid w:val="00013830"/>
    <w:rsid w:val="000145D1"/>
    <w:rsid w:val="0002057B"/>
    <w:rsid w:val="000218B5"/>
    <w:rsid w:val="00021C72"/>
    <w:rsid w:val="00022E4A"/>
    <w:rsid w:val="00023D82"/>
    <w:rsid w:val="00024026"/>
    <w:rsid w:val="00027B0C"/>
    <w:rsid w:val="000306E1"/>
    <w:rsid w:val="00030E72"/>
    <w:rsid w:val="00041EE8"/>
    <w:rsid w:val="0004309A"/>
    <w:rsid w:val="00046265"/>
    <w:rsid w:val="000508F3"/>
    <w:rsid w:val="000531CE"/>
    <w:rsid w:val="000531FE"/>
    <w:rsid w:val="00053BDD"/>
    <w:rsid w:val="00055272"/>
    <w:rsid w:val="00060287"/>
    <w:rsid w:val="00060AE4"/>
    <w:rsid w:val="00062991"/>
    <w:rsid w:val="0006534D"/>
    <w:rsid w:val="0007092F"/>
    <w:rsid w:val="00071500"/>
    <w:rsid w:val="000738EF"/>
    <w:rsid w:val="00076D4F"/>
    <w:rsid w:val="00077200"/>
    <w:rsid w:val="0007778C"/>
    <w:rsid w:val="00083BAF"/>
    <w:rsid w:val="00087EB5"/>
    <w:rsid w:val="00090109"/>
    <w:rsid w:val="00095D3A"/>
    <w:rsid w:val="000A5C75"/>
    <w:rsid w:val="000A6394"/>
    <w:rsid w:val="000A6879"/>
    <w:rsid w:val="000B1AE4"/>
    <w:rsid w:val="000B21FF"/>
    <w:rsid w:val="000B233B"/>
    <w:rsid w:val="000B502B"/>
    <w:rsid w:val="000B52CB"/>
    <w:rsid w:val="000B7FED"/>
    <w:rsid w:val="000C038A"/>
    <w:rsid w:val="000C06D6"/>
    <w:rsid w:val="000C0E30"/>
    <w:rsid w:val="000C28A1"/>
    <w:rsid w:val="000C3D9B"/>
    <w:rsid w:val="000C5E8C"/>
    <w:rsid w:val="000C5EDE"/>
    <w:rsid w:val="000C6598"/>
    <w:rsid w:val="000D16E4"/>
    <w:rsid w:val="000D3F85"/>
    <w:rsid w:val="000D44B3"/>
    <w:rsid w:val="000D5C20"/>
    <w:rsid w:val="000E06E6"/>
    <w:rsid w:val="000E1487"/>
    <w:rsid w:val="000E1C78"/>
    <w:rsid w:val="000E4E0C"/>
    <w:rsid w:val="000E6817"/>
    <w:rsid w:val="000F1347"/>
    <w:rsid w:val="000F1E98"/>
    <w:rsid w:val="000F4106"/>
    <w:rsid w:val="000F445C"/>
    <w:rsid w:val="000F7DA6"/>
    <w:rsid w:val="00102AF3"/>
    <w:rsid w:val="00104419"/>
    <w:rsid w:val="001124CA"/>
    <w:rsid w:val="00112871"/>
    <w:rsid w:val="00117D99"/>
    <w:rsid w:val="001203AC"/>
    <w:rsid w:val="001250DB"/>
    <w:rsid w:val="00125F12"/>
    <w:rsid w:val="00127AD1"/>
    <w:rsid w:val="00145D43"/>
    <w:rsid w:val="001461F0"/>
    <w:rsid w:val="00146524"/>
    <w:rsid w:val="0015165E"/>
    <w:rsid w:val="00152C55"/>
    <w:rsid w:val="00157BA1"/>
    <w:rsid w:val="00163504"/>
    <w:rsid w:val="00163E8D"/>
    <w:rsid w:val="00165245"/>
    <w:rsid w:val="001735EC"/>
    <w:rsid w:val="00177D80"/>
    <w:rsid w:val="00182AB0"/>
    <w:rsid w:val="001849E4"/>
    <w:rsid w:val="0019065D"/>
    <w:rsid w:val="001920A1"/>
    <w:rsid w:val="00192C46"/>
    <w:rsid w:val="0019450B"/>
    <w:rsid w:val="001962D3"/>
    <w:rsid w:val="001A08B3"/>
    <w:rsid w:val="001A2CA0"/>
    <w:rsid w:val="001A6A81"/>
    <w:rsid w:val="001A7B60"/>
    <w:rsid w:val="001A7BA9"/>
    <w:rsid w:val="001B2439"/>
    <w:rsid w:val="001B52F0"/>
    <w:rsid w:val="001B7A65"/>
    <w:rsid w:val="001C0F16"/>
    <w:rsid w:val="001C4E42"/>
    <w:rsid w:val="001C63D5"/>
    <w:rsid w:val="001D180B"/>
    <w:rsid w:val="001D5F71"/>
    <w:rsid w:val="001D74AA"/>
    <w:rsid w:val="001E41F3"/>
    <w:rsid w:val="001E67A8"/>
    <w:rsid w:val="001E6E3A"/>
    <w:rsid w:val="001F3441"/>
    <w:rsid w:val="001F3944"/>
    <w:rsid w:val="00201669"/>
    <w:rsid w:val="002036D8"/>
    <w:rsid w:val="00204492"/>
    <w:rsid w:val="002064E2"/>
    <w:rsid w:val="00206AFB"/>
    <w:rsid w:val="00211202"/>
    <w:rsid w:val="00211337"/>
    <w:rsid w:val="00211B6B"/>
    <w:rsid w:val="00212896"/>
    <w:rsid w:val="0021381E"/>
    <w:rsid w:val="0021397F"/>
    <w:rsid w:val="00213EE6"/>
    <w:rsid w:val="0021658B"/>
    <w:rsid w:val="00217439"/>
    <w:rsid w:val="002244E9"/>
    <w:rsid w:val="002255EA"/>
    <w:rsid w:val="00237A58"/>
    <w:rsid w:val="00247F81"/>
    <w:rsid w:val="00250067"/>
    <w:rsid w:val="0025071E"/>
    <w:rsid w:val="002565D5"/>
    <w:rsid w:val="0026004D"/>
    <w:rsid w:val="00262AAB"/>
    <w:rsid w:val="002640DD"/>
    <w:rsid w:val="00264BD3"/>
    <w:rsid w:val="0026650A"/>
    <w:rsid w:val="00270765"/>
    <w:rsid w:val="00270FC6"/>
    <w:rsid w:val="002715AD"/>
    <w:rsid w:val="00275426"/>
    <w:rsid w:val="00275D12"/>
    <w:rsid w:val="00277BAB"/>
    <w:rsid w:val="00280CAA"/>
    <w:rsid w:val="00281164"/>
    <w:rsid w:val="00284FEB"/>
    <w:rsid w:val="002860C4"/>
    <w:rsid w:val="0029104C"/>
    <w:rsid w:val="002947A5"/>
    <w:rsid w:val="002965AA"/>
    <w:rsid w:val="002A6ACC"/>
    <w:rsid w:val="002A6B2D"/>
    <w:rsid w:val="002A70F1"/>
    <w:rsid w:val="002B00E7"/>
    <w:rsid w:val="002B0A9B"/>
    <w:rsid w:val="002B4BFE"/>
    <w:rsid w:val="002B5741"/>
    <w:rsid w:val="002B7F53"/>
    <w:rsid w:val="002C5611"/>
    <w:rsid w:val="002C6E3D"/>
    <w:rsid w:val="002D0C40"/>
    <w:rsid w:val="002D5939"/>
    <w:rsid w:val="002D5AC5"/>
    <w:rsid w:val="002D5FA0"/>
    <w:rsid w:val="002D73E3"/>
    <w:rsid w:val="002E035E"/>
    <w:rsid w:val="002E472E"/>
    <w:rsid w:val="002E595A"/>
    <w:rsid w:val="002E7C56"/>
    <w:rsid w:val="002F259F"/>
    <w:rsid w:val="002F6BB6"/>
    <w:rsid w:val="00305409"/>
    <w:rsid w:val="00305CB1"/>
    <w:rsid w:val="00306123"/>
    <w:rsid w:val="00310A29"/>
    <w:rsid w:val="00315733"/>
    <w:rsid w:val="0031641D"/>
    <w:rsid w:val="00316977"/>
    <w:rsid w:val="0031703B"/>
    <w:rsid w:val="003259C4"/>
    <w:rsid w:val="003278A8"/>
    <w:rsid w:val="003301AE"/>
    <w:rsid w:val="003330BC"/>
    <w:rsid w:val="003400C0"/>
    <w:rsid w:val="00340867"/>
    <w:rsid w:val="003440AE"/>
    <w:rsid w:val="0034417A"/>
    <w:rsid w:val="00345C07"/>
    <w:rsid w:val="00350183"/>
    <w:rsid w:val="00350643"/>
    <w:rsid w:val="00350658"/>
    <w:rsid w:val="003559EA"/>
    <w:rsid w:val="003559FC"/>
    <w:rsid w:val="00357C0F"/>
    <w:rsid w:val="00357C63"/>
    <w:rsid w:val="003609EF"/>
    <w:rsid w:val="0036231A"/>
    <w:rsid w:val="00363886"/>
    <w:rsid w:val="00366B10"/>
    <w:rsid w:val="00370797"/>
    <w:rsid w:val="00371173"/>
    <w:rsid w:val="003747BF"/>
    <w:rsid w:val="00374DD4"/>
    <w:rsid w:val="003824D3"/>
    <w:rsid w:val="00385A82"/>
    <w:rsid w:val="00393487"/>
    <w:rsid w:val="00393F47"/>
    <w:rsid w:val="00394A60"/>
    <w:rsid w:val="0039741E"/>
    <w:rsid w:val="003A0792"/>
    <w:rsid w:val="003A30DA"/>
    <w:rsid w:val="003A32DE"/>
    <w:rsid w:val="003A461D"/>
    <w:rsid w:val="003B2C53"/>
    <w:rsid w:val="003B7DC5"/>
    <w:rsid w:val="003B7E02"/>
    <w:rsid w:val="003C1A2A"/>
    <w:rsid w:val="003C1A97"/>
    <w:rsid w:val="003C5C4D"/>
    <w:rsid w:val="003D3D2C"/>
    <w:rsid w:val="003E19D3"/>
    <w:rsid w:val="003E1A36"/>
    <w:rsid w:val="003E22C8"/>
    <w:rsid w:val="003E3D5E"/>
    <w:rsid w:val="003E4D8C"/>
    <w:rsid w:val="003F0706"/>
    <w:rsid w:val="003F63F6"/>
    <w:rsid w:val="003F7C0E"/>
    <w:rsid w:val="004003EA"/>
    <w:rsid w:val="00400F22"/>
    <w:rsid w:val="00401372"/>
    <w:rsid w:val="00402C30"/>
    <w:rsid w:val="00403906"/>
    <w:rsid w:val="00403AAC"/>
    <w:rsid w:val="00404583"/>
    <w:rsid w:val="00404C24"/>
    <w:rsid w:val="004057F2"/>
    <w:rsid w:val="00405E29"/>
    <w:rsid w:val="00407AD1"/>
    <w:rsid w:val="00410371"/>
    <w:rsid w:val="00412396"/>
    <w:rsid w:val="00420084"/>
    <w:rsid w:val="00422204"/>
    <w:rsid w:val="00423CDA"/>
    <w:rsid w:val="004242F1"/>
    <w:rsid w:val="0042773B"/>
    <w:rsid w:val="00440EF2"/>
    <w:rsid w:val="00441760"/>
    <w:rsid w:val="00450F4D"/>
    <w:rsid w:val="004516D7"/>
    <w:rsid w:val="00455E44"/>
    <w:rsid w:val="00462D21"/>
    <w:rsid w:val="00466DFA"/>
    <w:rsid w:val="00466E30"/>
    <w:rsid w:val="00471300"/>
    <w:rsid w:val="0048061A"/>
    <w:rsid w:val="004821FF"/>
    <w:rsid w:val="004827F1"/>
    <w:rsid w:val="00482C2D"/>
    <w:rsid w:val="00487BFA"/>
    <w:rsid w:val="0049441E"/>
    <w:rsid w:val="004A036B"/>
    <w:rsid w:val="004A3302"/>
    <w:rsid w:val="004A4C3D"/>
    <w:rsid w:val="004A57BA"/>
    <w:rsid w:val="004B38FD"/>
    <w:rsid w:val="004B6404"/>
    <w:rsid w:val="004B75B7"/>
    <w:rsid w:val="004C3FF7"/>
    <w:rsid w:val="004D0985"/>
    <w:rsid w:val="004D1D42"/>
    <w:rsid w:val="004D71EE"/>
    <w:rsid w:val="004E0923"/>
    <w:rsid w:val="004E3784"/>
    <w:rsid w:val="004E4CFB"/>
    <w:rsid w:val="004E5157"/>
    <w:rsid w:val="004E76C7"/>
    <w:rsid w:val="004F18B4"/>
    <w:rsid w:val="004F2680"/>
    <w:rsid w:val="0050072D"/>
    <w:rsid w:val="0050226D"/>
    <w:rsid w:val="00502F16"/>
    <w:rsid w:val="00505791"/>
    <w:rsid w:val="00507509"/>
    <w:rsid w:val="005138EF"/>
    <w:rsid w:val="005141D5"/>
    <w:rsid w:val="0051580D"/>
    <w:rsid w:val="00522183"/>
    <w:rsid w:val="00522F34"/>
    <w:rsid w:val="00524220"/>
    <w:rsid w:val="005243D8"/>
    <w:rsid w:val="005255A4"/>
    <w:rsid w:val="00534AF8"/>
    <w:rsid w:val="00534E1C"/>
    <w:rsid w:val="00535631"/>
    <w:rsid w:val="00535DEF"/>
    <w:rsid w:val="00541389"/>
    <w:rsid w:val="00545FA6"/>
    <w:rsid w:val="00547111"/>
    <w:rsid w:val="00550E1E"/>
    <w:rsid w:val="0055109E"/>
    <w:rsid w:val="00553704"/>
    <w:rsid w:val="00556B23"/>
    <w:rsid w:val="00557125"/>
    <w:rsid w:val="00562905"/>
    <w:rsid w:val="00563C04"/>
    <w:rsid w:val="00567C8B"/>
    <w:rsid w:val="0057420B"/>
    <w:rsid w:val="005746A8"/>
    <w:rsid w:val="0058551D"/>
    <w:rsid w:val="005860DA"/>
    <w:rsid w:val="00586B66"/>
    <w:rsid w:val="00587A1F"/>
    <w:rsid w:val="00592D74"/>
    <w:rsid w:val="00594319"/>
    <w:rsid w:val="0059522B"/>
    <w:rsid w:val="005A4C9C"/>
    <w:rsid w:val="005A5655"/>
    <w:rsid w:val="005A74F7"/>
    <w:rsid w:val="005B6094"/>
    <w:rsid w:val="005B733F"/>
    <w:rsid w:val="005B7973"/>
    <w:rsid w:val="005C09FA"/>
    <w:rsid w:val="005C419B"/>
    <w:rsid w:val="005C6006"/>
    <w:rsid w:val="005D30B9"/>
    <w:rsid w:val="005D6760"/>
    <w:rsid w:val="005D6D3C"/>
    <w:rsid w:val="005E0767"/>
    <w:rsid w:val="005E163E"/>
    <w:rsid w:val="005E195C"/>
    <w:rsid w:val="005E2C44"/>
    <w:rsid w:val="005E376F"/>
    <w:rsid w:val="005E4EEA"/>
    <w:rsid w:val="005E5FE1"/>
    <w:rsid w:val="005F067F"/>
    <w:rsid w:val="005F10A3"/>
    <w:rsid w:val="005F28A2"/>
    <w:rsid w:val="005F35C1"/>
    <w:rsid w:val="005F60BC"/>
    <w:rsid w:val="005F610D"/>
    <w:rsid w:val="006040D9"/>
    <w:rsid w:val="00614F29"/>
    <w:rsid w:val="00621188"/>
    <w:rsid w:val="006221EC"/>
    <w:rsid w:val="006223CC"/>
    <w:rsid w:val="00624F29"/>
    <w:rsid w:val="006257ED"/>
    <w:rsid w:val="006335A1"/>
    <w:rsid w:val="00637638"/>
    <w:rsid w:val="00641107"/>
    <w:rsid w:val="00641DE7"/>
    <w:rsid w:val="0064446E"/>
    <w:rsid w:val="0064633A"/>
    <w:rsid w:val="0065108D"/>
    <w:rsid w:val="00654ED3"/>
    <w:rsid w:val="00657437"/>
    <w:rsid w:val="00657A2F"/>
    <w:rsid w:val="00657DB6"/>
    <w:rsid w:val="00662B72"/>
    <w:rsid w:val="0066351A"/>
    <w:rsid w:val="00665386"/>
    <w:rsid w:val="00665C47"/>
    <w:rsid w:val="00667A63"/>
    <w:rsid w:val="006715BD"/>
    <w:rsid w:val="00680E9D"/>
    <w:rsid w:val="00681E4B"/>
    <w:rsid w:val="00687F85"/>
    <w:rsid w:val="0069285E"/>
    <w:rsid w:val="00695808"/>
    <w:rsid w:val="00697628"/>
    <w:rsid w:val="006A08BA"/>
    <w:rsid w:val="006A25B6"/>
    <w:rsid w:val="006A58C1"/>
    <w:rsid w:val="006A745E"/>
    <w:rsid w:val="006B365C"/>
    <w:rsid w:val="006B46FB"/>
    <w:rsid w:val="006B580D"/>
    <w:rsid w:val="006B626D"/>
    <w:rsid w:val="006B6C74"/>
    <w:rsid w:val="006C2D9E"/>
    <w:rsid w:val="006D000D"/>
    <w:rsid w:val="006D39DD"/>
    <w:rsid w:val="006D4DE5"/>
    <w:rsid w:val="006D6C54"/>
    <w:rsid w:val="006D73E1"/>
    <w:rsid w:val="006D761D"/>
    <w:rsid w:val="006D7749"/>
    <w:rsid w:val="006E21FB"/>
    <w:rsid w:val="006F0038"/>
    <w:rsid w:val="006F11DC"/>
    <w:rsid w:val="00700D85"/>
    <w:rsid w:val="00706848"/>
    <w:rsid w:val="00707620"/>
    <w:rsid w:val="00714FB3"/>
    <w:rsid w:val="007176FF"/>
    <w:rsid w:val="007242F4"/>
    <w:rsid w:val="00730D54"/>
    <w:rsid w:val="0073204C"/>
    <w:rsid w:val="00732335"/>
    <w:rsid w:val="00734DA7"/>
    <w:rsid w:val="00740268"/>
    <w:rsid w:val="00742DC3"/>
    <w:rsid w:val="00743A1C"/>
    <w:rsid w:val="00747125"/>
    <w:rsid w:val="00750CDE"/>
    <w:rsid w:val="00754DA1"/>
    <w:rsid w:val="00760498"/>
    <w:rsid w:val="00760C80"/>
    <w:rsid w:val="00761848"/>
    <w:rsid w:val="00763147"/>
    <w:rsid w:val="00770633"/>
    <w:rsid w:val="007736F5"/>
    <w:rsid w:val="0078126E"/>
    <w:rsid w:val="00791D5C"/>
    <w:rsid w:val="00792342"/>
    <w:rsid w:val="0079311A"/>
    <w:rsid w:val="00793CB2"/>
    <w:rsid w:val="007977A8"/>
    <w:rsid w:val="007A0350"/>
    <w:rsid w:val="007A261A"/>
    <w:rsid w:val="007A4942"/>
    <w:rsid w:val="007B4230"/>
    <w:rsid w:val="007B512A"/>
    <w:rsid w:val="007B6E60"/>
    <w:rsid w:val="007C2097"/>
    <w:rsid w:val="007C2F9D"/>
    <w:rsid w:val="007C349A"/>
    <w:rsid w:val="007C411F"/>
    <w:rsid w:val="007C4A3A"/>
    <w:rsid w:val="007C5625"/>
    <w:rsid w:val="007D000F"/>
    <w:rsid w:val="007D30DE"/>
    <w:rsid w:val="007D65D7"/>
    <w:rsid w:val="007D6A07"/>
    <w:rsid w:val="007D7980"/>
    <w:rsid w:val="007E11C2"/>
    <w:rsid w:val="007E2526"/>
    <w:rsid w:val="007E2C85"/>
    <w:rsid w:val="007E3D96"/>
    <w:rsid w:val="007F1219"/>
    <w:rsid w:val="007F29E4"/>
    <w:rsid w:val="007F2D86"/>
    <w:rsid w:val="007F7259"/>
    <w:rsid w:val="008040A8"/>
    <w:rsid w:val="008045F4"/>
    <w:rsid w:val="00807D92"/>
    <w:rsid w:val="00807FC2"/>
    <w:rsid w:val="00810AFA"/>
    <w:rsid w:val="008112C2"/>
    <w:rsid w:val="00812747"/>
    <w:rsid w:val="00813967"/>
    <w:rsid w:val="00813CDB"/>
    <w:rsid w:val="00822EFE"/>
    <w:rsid w:val="008260BA"/>
    <w:rsid w:val="00826637"/>
    <w:rsid w:val="00826BC1"/>
    <w:rsid w:val="008279FA"/>
    <w:rsid w:val="008310BB"/>
    <w:rsid w:val="00834055"/>
    <w:rsid w:val="00835DAD"/>
    <w:rsid w:val="008425C0"/>
    <w:rsid w:val="008473D6"/>
    <w:rsid w:val="00853172"/>
    <w:rsid w:val="00855775"/>
    <w:rsid w:val="00860C6B"/>
    <w:rsid w:val="00861E6C"/>
    <w:rsid w:val="008626E7"/>
    <w:rsid w:val="00864395"/>
    <w:rsid w:val="00865BD9"/>
    <w:rsid w:val="00867FE7"/>
    <w:rsid w:val="00870EE7"/>
    <w:rsid w:val="00876CFA"/>
    <w:rsid w:val="00877317"/>
    <w:rsid w:val="008804F2"/>
    <w:rsid w:val="008863B9"/>
    <w:rsid w:val="00892A52"/>
    <w:rsid w:val="00896564"/>
    <w:rsid w:val="008A002C"/>
    <w:rsid w:val="008A2A83"/>
    <w:rsid w:val="008A45A6"/>
    <w:rsid w:val="008A5003"/>
    <w:rsid w:val="008A69AF"/>
    <w:rsid w:val="008A7E43"/>
    <w:rsid w:val="008B096A"/>
    <w:rsid w:val="008B150C"/>
    <w:rsid w:val="008B711D"/>
    <w:rsid w:val="008C02C1"/>
    <w:rsid w:val="008C37F2"/>
    <w:rsid w:val="008C667B"/>
    <w:rsid w:val="008C73CD"/>
    <w:rsid w:val="008F3789"/>
    <w:rsid w:val="008F3D78"/>
    <w:rsid w:val="008F686C"/>
    <w:rsid w:val="00903F12"/>
    <w:rsid w:val="00913F1A"/>
    <w:rsid w:val="009148DE"/>
    <w:rsid w:val="00924AE6"/>
    <w:rsid w:val="009254F9"/>
    <w:rsid w:val="009303C3"/>
    <w:rsid w:val="00930CA4"/>
    <w:rsid w:val="009316E5"/>
    <w:rsid w:val="00931A38"/>
    <w:rsid w:val="009325D0"/>
    <w:rsid w:val="009344DC"/>
    <w:rsid w:val="009364D6"/>
    <w:rsid w:val="0093713B"/>
    <w:rsid w:val="00941E30"/>
    <w:rsid w:val="00944EB6"/>
    <w:rsid w:val="00945F83"/>
    <w:rsid w:val="00946E3F"/>
    <w:rsid w:val="00952377"/>
    <w:rsid w:val="00952B59"/>
    <w:rsid w:val="009536E5"/>
    <w:rsid w:val="00960BD3"/>
    <w:rsid w:val="00960CAF"/>
    <w:rsid w:val="00971836"/>
    <w:rsid w:val="00972776"/>
    <w:rsid w:val="00973973"/>
    <w:rsid w:val="00976577"/>
    <w:rsid w:val="009777D9"/>
    <w:rsid w:val="00981569"/>
    <w:rsid w:val="009827AB"/>
    <w:rsid w:val="009830A8"/>
    <w:rsid w:val="00990EF0"/>
    <w:rsid w:val="0099190F"/>
    <w:rsid w:val="00991B88"/>
    <w:rsid w:val="009943DF"/>
    <w:rsid w:val="0099555A"/>
    <w:rsid w:val="009A1D85"/>
    <w:rsid w:val="009A4905"/>
    <w:rsid w:val="009A5753"/>
    <w:rsid w:val="009A579D"/>
    <w:rsid w:val="009A6823"/>
    <w:rsid w:val="009A7629"/>
    <w:rsid w:val="009A79EA"/>
    <w:rsid w:val="009B1A3C"/>
    <w:rsid w:val="009C13E0"/>
    <w:rsid w:val="009C29A5"/>
    <w:rsid w:val="009C3898"/>
    <w:rsid w:val="009C3BEC"/>
    <w:rsid w:val="009D0D12"/>
    <w:rsid w:val="009D2FDC"/>
    <w:rsid w:val="009D518F"/>
    <w:rsid w:val="009D61D8"/>
    <w:rsid w:val="009E0EA1"/>
    <w:rsid w:val="009E2FCD"/>
    <w:rsid w:val="009E3297"/>
    <w:rsid w:val="009E731A"/>
    <w:rsid w:val="009F03F8"/>
    <w:rsid w:val="009F056F"/>
    <w:rsid w:val="009F63F6"/>
    <w:rsid w:val="009F734F"/>
    <w:rsid w:val="00A0417D"/>
    <w:rsid w:val="00A042C7"/>
    <w:rsid w:val="00A04FB1"/>
    <w:rsid w:val="00A07273"/>
    <w:rsid w:val="00A07A9A"/>
    <w:rsid w:val="00A12136"/>
    <w:rsid w:val="00A142A4"/>
    <w:rsid w:val="00A23CC2"/>
    <w:rsid w:val="00A23EDE"/>
    <w:rsid w:val="00A246B6"/>
    <w:rsid w:val="00A2472D"/>
    <w:rsid w:val="00A247AE"/>
    <w:rsid w:val="00A30922"/>
    <w:rsid w:val="00A30D8C"/>
    <w:rsid w:val="00A30FD7"/>
    <w:rsid w:val="00A31888"/>
    <w:rsid w:val="00A32681"/>
    <w:rsid w:val="00A32B26"/>
    <w:rsid w:val="00A35E93"/>
    <w:rsid w:val="00A4456F"/>
    <w:rsid w:val="00A47E70"/>
    <w:rsid w:val="00A50CF0"/>
    <w:rsid w:val="00A52233"/>
    <w:rsid w:val="00A62732"/>
    <w:rsid w:val="00A64D36"/>
    <w:rsid w:val="00A65195"/>
    <w:rsid w:val="00A70BFA"/>
    <w:rsid w:val="00A73B62"/>
    <w:rsid w:val="00A73D42"/>
    <w:rsid w:val="00A7671C"/>
    <w:rsid w:val="00A7690C"/>
    <w:rsid w:val="00A8170F"/>
    <w:rsid w:val="00A83F5D"/>
    <w:rsid w:val="00A90835"/>
    <w:rsid w:val="00A9743B"/>
    <w:rsid w:val="00AA03EC"/>
    <w:rsid w:val="00AA2CBC"/>
    <w:rsid w:val="00AA3C71"/>
    <w:rsid w:val="00AA3F2C"/>
    <w:rsid w:val="00AA5FF2"/>
    <w:rsid w:val="00AB0235"/>
    <w:rsid w:val="00AB1E12"/>
    <w:rsid w:val="00AB42CE"/>
    <w:rsid w:val="00AB4A42"/>
    <w:rsid w:val="00AB5A6F"/>
    <w:rsid w:val="00AB7C35"/>
    <w:rsid w:val="00AC3381"/>
    <w:rsid w:val="00AC4C5A"/>
    <w:rsid w:val="00AC5820"/>
    <w:rsid w:val="00AC75FA"/>
    <w:rsid w:val="00AD007B"/>
    <w:rsid w:val="00AD1CD8"/>
    <w:rsid w:val="00AD31C5"/>
    <w:rsid w:val="00AD3484"/>
    <w:rsid w:val="00AD36D8"/>
    <w:rsid w:val="00AD4567"/>
    <w:rsid w:val="00AD72EC"/>
    <w:rsid w:val="00AE2BBF"/>
    <w:rsid w:val="00AE793F"/>
    <w:rsid w:val="00AE7E20"/>
    <w:rsid w:val="00AF59AE"/>
    <w:rsid w:val="00B011EB"/>
    <w:rsid w:val="00B043C9"/>
    <w:rsid w:val="00B0540A"/>
    <w:rsid w:val="00B067DC"/>
    <w:rsid w:val="00B079A8"/>
    <w:rsid w:val="00B07F27"/>
    <w:rsid w:val="00B10096"/>
    <w:rsid w:val="00B10417"/>
    <w:rsid w:val="00B16305"/>
    <w:rsid w:val="00B16C46"/>
    <w:rsid w:val="00B23BA7"/>
    <w:rsid w:val="00B242B0"/>
    <w:rsid w:val="00B258BB"/>
    <w:rsid w:val="00B27A4F"/>
    <w:rsid w:val="00B3414A"/>
    <w:rsid w:val="00B34305"/>
    <w:rsid w:val="00B35DC9"/>
    <w:rsid w:val="00B374C1"/>
    <w:rsid w:val="00B37A39"/>
    <w:rsid w:val="00B438D5"/>
    <w:rsid w:val="00B449AB"/>
    <w:rsid w:val="00B472CA"/>
    <w:rsid w:val="00B51350"/>
    <w:rsid w:val="00B51751"/>
    <w:rsid w:val="00B614A4"/>
    <w:rsid w:val="00B67B97"/>
    <w:rsid w:val="00B722B5"/>
    <w:rsid w:val="00B729FF"/>
    <w:rsid w:val="00B73801"/>
    <w:rsid w:val="00B84D21"/>
    <w:rsid w:val="00B90236"/>
    <w:rsid w:val="00B905AD"/>
    <w:rsid w:val="00B9189E"/>
    <w:rsid w:val="00B927DE"/>
    <w:rsid w:val="00B929B6"/>
    <w:rsid w:val="00B95498"/>
    <w:rsid w:val="00B968C8"/>
    <w:rsid w:val="00BA3EC5"/>
    <w:rsid w:val="00BA51D9"/>
    <w:rsid w:val="00BA6C02"/>
    <w:rsid w:val="00BB03FB"/>
    <w:rsid w:val="00BB0720"/>
    <w:rsid w:val="00BB1F11"/>
    <w:rsid w:val="00BB58D4"/>
    <w:rsid w:val="00BB5DFC"/>
    <w:rsid w:val="00BB781D"/>
    <w:rsid w:val="00BB7EA4"/>
    <w:rsid w:val="00BC3562"/>
    <w:rsid w:val="00BC4341"/>
    <w:rsid w:val="00BD0926"/>
    <w:rsid w:val="00BD191A"/>
    <w:rsid w:val="00BD279D"/>
    <w:rsid w:val="00BD3D04"/>
    <w:rsid w:val="00BD6BB8"/>
    <w:rsid w:val="00BD78AA"/>
    <w:rsid w:val="00BE45AA"/>
    <w:rsid w:val="00BF0AB9"/>
    <w:rsid w:val="00BF0E55"/>
    <w:rsid w:val="00BF346C"/>
    <w:rsid w:val="00BF728D"/>
    <w:rsid w:val="00BF76CD"/>
    <w:rsid w:val="00C1493B"/>
    <w:rsid w:val="00C202EC"/>
    <w:rsid w:val="00C24009"/>
    <w:rsid w:val="00C2422A"/>
    <w:rsid w:val="00C255E9"/>
    <w:rsid w:val="00C30F3D"/>
    <w:rsid w:val="00C34BA5"/>
    <w:rsid w:val="00C46C39"/>
    <w:rsid w:val="00C47736"/>
    <w:rsid w:val="00C51CBC"/>
    <w:rsid w:val="00C56D06"/>
    <w:rsid w:val="00C575AB"/>
    <w:rsid w:val="00C57E9F"/>
    <w:rsid w:val="00C6053D"/>
    <w:rsid w:val="00C628B1"/>
    <w:rsid w:val="00C63AE2"/>
    <w:rsid w:val="00C66BA2"/>
    <w:rsid w:val="00C67DB1"/>
    <w:rsid w:val="00C70D7A"/>
    <w:rsid w:val="00C70E4C"/>
    <w:rsid w:val="00C733AF"/>
    <w:rsid w:val="00C80605"/>
    <w:rsid w:val="00C82058"/>
    <w:rsid w:val="00C8219C"/>
    <w:rsid w:val="00C82DE4"/>
    <w:rsid w:val="00C846D6"/>
    <w:rsid w:val="00C85DC8"/>
    <w:rsid w:val="00C87CE7"/>
    <w:rsid w:val="00C90936"/>
    <w:rsid w:val="00C91E8A"/>
    <w:rsid w:val="00C941A2"/>
    <w:rsid w:val="00C95985"/>
    <w:rsid w:val="00C95BE2"/>
    <w:rsid w:val="00C95F96"/>
    <w:rsid w:val="00CA193D"/>
    <w:rsid w:val="00CA3738"/>
    <w:rsid w:val="00CB0E97"/>
    <w:rsid w:val="00CB37FD"/>
    <w:rsid w:val="00CC4C28"/>
    <w:rsid w:val="00CC5026"/>
    <w:rsid w:val="00CC50D4"/>
    <w:rsid w:val="00CC54CD"/>
    <w:rsid w:val="00CC5956"/>
    <w:rsid w:val="00CC68D0"/>
    <w:rsid w:val="00CD7D64"/>
    <w:rsid w:val="00CE1F18"/>
    <w:rsid w:val="00CE4931"/>
    <w:rsid w:val="00CE4B40"/>
    <w:rsid w:val="00CE7A7F"/>
    <w:rsid w:val="00CF43FB"/>
    <w:rsid w:val="00CF79F4"/>
    <w:rsid w:val="00CF7B77"/>
    <w:rsid w:val="00D00CC0"/>
    <w:rsid w:val="00D030CA"/>
    <w:rsid w:val="00D03F9A"/>
    <w:rsid w:val="00D05D7A"/>
    <w:rsid w:val="00D06D51"/>
    <w:rsid w:val="00D13F6D"/>
    <w:rsid w:val="00D201CB"/>
    <w:rsid w:val="00D243E2"/>
    <w:rsid w:val="00D24991"/>
    <w:rsid w:val="00D37CFF"/>
    <w:rsid w:val="00D44D7D"/>
    <w:rsid w:val="00D45A41"/>
    <w:rsid w:val="00D50255"/>
    <w:rsid w:val="00D541DF"/>
    <w:rsid w:val="00D56C39"/>
    <w:rsid w:val="00D65856"/>
    <w:rsid w:val="00D66520"/>
    <w:rsid w:val="00D716A1"/>
    <w:rsid w:val="00D722D3"/>
    <w:rsid w:val="00D765CC"/>
    <w:rsid w:val="00D76679"/>
    <w:rsid w:val="00D806A3"/>
    <w:rsid w:val="00D82780"/>
    <w:rsid w:val="00D84B21"/>
    <w:rsid w:val="00D84EE8"/>
    <w:rsid w:val="00D872AC"/>
    <w:rsid w:val="00D91A9A"/>
    <w:rsid w:val="00D935CD"/>
    <w:rsid w:val="00D93AFF"/>
    <w:rsid w:val="00D95223"/>
    <w:rsid w:val="00DA06B2"/>
    <w:rsid w:val="00DA16D4"/>
    <w:rsid w:val="00DA2337"/>
    <w:rsid w:val="00DA4C9E"/>
    <w:rsid w:val="00DA6EAC"/>
    <w:rsid w:val="00DB4EAF"/>
    <w:rsid w:val="00DB5DED"/>
    <w:rsid w:val="00DC0F80"/>
    <w:rsid w:val="00DC3605"/>
    <w:rsid w:val="00DC478E"/>
    <w:rsid w:val="00DC5E3C"/>
    <w:rsid w:val="00DC66ED"/>
    <w:rsid w:val="00DC6A77"/>
    <w:rsid w:val="00DD4398"/>
    <w:rsid w:val="00DD5435"/>
    <w:rsid w:val="00DD6018"/>
    <w:rsid w:val="00DE0E3D"/>
    <w:rsid w:val="00DE2EEB"/>
    <w:rsid w:val="00DE33C5"/>
    <w:rsid w:val="00DE34CF"/>
    <w:rsid w:val="00DE3FCB"/>
    <w:rsid w:val="00DE6547"/>
    <w:rsid w:val="00DF3B2C"/>
    <w:rsid w:val="00DF44B7"/>
    <w:rsid w:val="00DF784E"/>
    <w:rsid w:val="00E029D0"/>
    <w:rsid w:val="00E05964"/>
    <w:rsid w:val="00E07697"/>
    <w:rsid w:val="00E07D86"/>
    <w:rsid w:val="00E13123"/>
    <w:rsid w:val="00E13F3D"/>
    <w:rsid w:val="00E2711A"/>
    <w:rsid w:val="00E32E43"/>
    <w:rsid w:val="00E34898"/>
    <w:rsid w:val="00E366E8"/>
    <w:rsid w:val="00E42E94"/>
    <w:rsid w:val="00E4300B"/>
    <w:rsid w:val="00E44661"/>
    <w:rsid w:val="00E44889"/>
    <w:rsid w:val="00E45073"/>
    <w:rsid w:val="00E45D15"/>
    <w:rsid w:val="00E47136"/>
    <w:rsid w:val="00E51E6C"/>
    <w:rsid w:val="00E522FD"/>
    <w:rsid w:val="00E62ADB"/>
    <w:rsid w:val="00E655F6"/>
    <w:rsid w:val="00E66035"/>
    <w:rsid w:val="00E66995"/>
    <w:rsid w:val="00E669EC"/>
    <w:rsid w:val="00E70FDD"/>
    <w:rsid w:val="00E71743"/>
    <w:rsid w:val="00E91591"/>
    <w:rsid w:val="00E91E1A"/>
    <w:rsid w:val="00E9494C"/>
    <w:rsid w:val="00EA5228"/>
    <w:rsid w:val="00EB063B"/>
    <w:rsid w:val="00EB09B7"/>
    <w:rsid w:val="00ED33FA"/>
    <w:rsid w:val="00ED7732"/>
    <w:rsid w:val="00EE2D9E"/>
    <w:rsid w:val="00EE7058"/>
    <w:rsid w:val="00EE7D7C"/>
    <w:rsid w:val="00EE7DE7"/>
    <w:rsid w:val="00EF0A44"/>
    <w:rsid w:val="00EF3147"/>
    <w:rsid w:val="00EF33B1"/>
    <w:rsid w:val="00EF66B7"/>
    <w:rsid w:val="00F04389"/>
    <w:rsid w:val="00F17F16"/>
    <w:rsid w:val="00F21B97"/>
    <w:rsid w:val="00F25D98"/>
    <w:rsid w:val="00F300FB"/>
    <w:rsid w:val="00F342CA"/>
    <w:rsid w:val="00F34734"/>
    <w:rsid w:val="00F3531D"/>
    <w:rsid w:val="00F4100F"/>
    <w:rsid w:val="00F44DEC"/>
    <w:rsid w:val="00F47731"/>
    <w:rsid w:val="00F47777"/>
    <w:rsid w:val="00F54207"/>
    <w:rsid w:val="00F54508"/>
    <w:rsid w:val="00F636DD"/>
    <w:rsid w:val="00F70861"/>
    <w:rsid w:val="00F71C6D"/>
    <w:rsid w:val="00F73976"/>
    <w:rsid w:val="00F75C5E"/>
    <w:rsid w:val="00F84A5F"/>
    <w:rsid w:val="00F85AEF"/>
    <w:rsid w:val="00F85C9A"/>
    <w:rsid w:val="00F90863"/>
    <w:rsid w:val="00F90D48"/>
    <w:rsid w:val="00F9161B"/>
    <w:rsid w:val="00F97279"/>
    <w:rsid w:val="00FA1F2E"/>
    <w:rsid w:val="00FA2455"/>
    <w:rsid w:val="00FA2AA4"/>
    <w:rsid w:val="00FB1B67"/>
    <w:rsid w:val="00FB6386"/>
    <w:rsid w:val="00FB7046"/>
    <w:rsid w:val="00FC2A0F"/>
    <w:rsid w:val="00FC5CD0"/>
    <w:rsid w:val="00FC7C0A"/>
    <w:rsid w:val="00FD00F5"/>
    <w:rsid w:val="00FD0F4E"/>
    <w:rsid w:val="00FD0F62"/>
    <w:rsid w:val="00FE2DB6"/>
    <w:rsid w:val="00FE5409"/>
    <w:rsid w:val="00FE5411"/>
    <w:rsid w:val="00FF4C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F752F3-75D4-45D3-B93A-60DE52B2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4">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5">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6">
    <w:name w:val="List Bullet 2"/>
    <w:basedOn w:val="a9"/>
    <w:rsid w:val="000B7FED"/>
    <w:pPr>
      <w:ind w:left="851"/>
    </w:pPr>
  </w:style>
  <w:style w:type="paragraph" w:styleId="31">
    <w:name w:val="List Bullet 3"/>
    <w:basedOn w:val="26"/>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qFormat/>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14"/>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1"/>
    <w:next w:val="af1"/>
    <w:link w:val="af6"/>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5">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2244E9"/>
    <w:rPr>
      <w:rFonts w:ascii="Times New Roman" w:hAnsi="Times New Roman"/>
      <w:color w:val="FF0000"/>
      <w:lang w:val="en-GB" w:eastAsia="en-US"/>
    </w:rPr>
  </w:style>
  <w:style w:type="character" w:customStyle="1" w:styleId="22">
    <w:name w:val="标题 2 字符"/>
    <w:link w:val="21"/>
    <w:rsid w:val="002244E9"/>
    <w:rPr>
      <w:rFonts w:ascii="Arial" w:hAnsi="Arial"/>
      <w:sz w:val="32"/>
      <w:lang w:val="en-GB" w:eastAsia="en-US"/>
    </w:rPr>
  </w:style>
  <w:style w:type="character" w:customStyle="1" w:styleId="af4">
    <w:name w:val="批注框文本 字符"/>
    <w:link w:val="af3"/>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9">
    <w:name w:val="Emphasis"/>
    <w:uiPriority w:val="20"/>
    <w:qFormat/>
    <w:rsid w:val="002244E9"/>
    <w:rPr>
      <w:i/>
      <w:iCs/>
    </w:rPr>
  </w:style>
  <w:style w:type="character" w:customStyle="1" w:styleId="msoins0">
    <w:name w:val="msoins"/>
    <w:rsid w:val="002244E9"/>
  </w:style>
  <w:style w:type="character" w:customStyle="1" w:styleId="14">
    <w:name w:val="批注文字 字符1"/>
    <w:link w:val="af1"/>
    <w:uiPriority w:val="99"/>
    <w:qFormat/>
    <w:rsid w:val="002244E9"/>
    <w:rPr>
      <w:rFonts w:ascii="Times New Roman" w:hAnsi="Times New Roman"/>
      <w:lang w:val="en-GB" w:eastAsia="en-US"/>
    </w:rPr>
  </w:style>
  <w:style w:type="character" w:customStyle="1" w:styleId="af6">
    <w:name w:val="批注主题 字符"/>
    <w:link w:val="af5"/>
    <w:rsid w:val="002244E9"/>
    <w:rPr>
      <w:rFonts w:ascii="Times New Roman" w:hAnsi="Times New Roman"/>
      <w:b/>
      <w:bCs/>
      <w:lang w:val="en-GB" w:eastAsia="en-US"/>
    </w:rPr>
  </w:style>
  <w:style w:type="paragraph" w:styleId="afa">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a8">
    <w:name w:val="脚注文本 字符"/>
    <w:link w:val="a7"/>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b">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c"/>
    <w:rsid w:val="002244E9"/>
    <w:pPr>
      <w:overflowPunct w:val="0"/>
      <w:autoSpaceDE w:val="0"/>
      <w:autoSpaceDN w:val="0"/>
      <w:adjustRightInd w:val="0"/>
      <w:textAlignment w:val="baseline"/>
    </w:pPr>
    <w:rPr>
      <w:lang w:val="x-none" w:eastAsia="en-GB"/>
    </w:rPr>
  </w:style>
  <w:style w:type="character" w:customStyle="1" w:styleId="afc">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b"/>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af8">
    <w:name w:val="文档结构图 字符"/>
    <w:link w:val="af7"/>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ae">
    <w:name w:val="页脚 字符"/>
    <w:link w:val="ad"/>
    <w:qFormat/>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0"/>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6">
    <w:name w:val="未处理的提及1"/>
    <w:uiPriority w:val="99"/>
    <w:semiHidden/>
    <w:unhideWhenUsed/>
    <w:rsid w:val="002244E9"/>
    <w:rPr>
      <w:color w:val="808080"/>
      <w:shd w:val="clear" w:color="auto" w:fill="E6E6E6"/>
    </w:rPr>
  </w:style>
  <w:style w:type="character" w:customStyle="1" w:styleId="11">
    <w:name w:val="标题 1 字符1"/>
    <w:aliases w:val="H1 字符1"/>
    <w:link w:val="10"/>
    <w:rsid w:val="002244E9"/>
    <w:rPr>
      <w:rFonts w:ascii="Arial" w:hAnsi="Arial"/>
      <w:sz w:val="36"/>
      <w:lang w:val="en-GB" w:eastAsia="en-US"/>
    </w:rPr>
  </w:style>
  <w:style w:type="character" w:customStyle="1" w:styleId="30">
    <w:name w:val="标题 3 字符"/>
    <w:aliases w:val="Underrubrik2 字符,H3 字符"/>
    <w:link w:val="3"/>
    <w:rsid w:val="002244E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244E9"/>
    <w:rPr>
      <w:rFonts w:ascii="Arial" w:hAnsi="Arial"/>
      <w:sz w:val="24"/>
      <w:lang w:val="en-GB" w:eastAsia="en-US"/>
    </w:rPr>
  </w:style>
  <w:style w:type="character" w:customStyle="1" w:styleId="50">
    <w:name w:val="标题 5 字符"/>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25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aliases w:val="- Bullets 字符,목록 단락 字符,リスト段落 字符,Lista1 字符,?? ?? 字符,????? 字符,???? 字符,列出段落1 字符,中等深浅网格 1 - 着色 21 字符"/>
    <w:link w:val="aff"/>
    <w:uiPriority w:val="34"/>
    <w:qFormat/>
    <w:rsid w:val="002244E9"/>
    <w:rPr>
      <w:rFonts w:ascii="Times" w:eastAsia="Batang" w:hAnsi="Times"/>
      <w:szCs w:val="24"/>
      <w:lang w:eastAsia="ja-JP"/>
    </w:rPr>
  </w:style>
  <w:style w:type="paragraph" w:styleId="aff">
    <w:name w:val="List Paragraph"/>
    <w:aliases w:val="- Bullets,목록 단락,リスト段落,Lista1,?? ??,?????,????,列出段落1,中等深浅网格 1 - 着色 21"/>
    <w:basedOn w:val="a"/>
    <w:link w:val="afe"/>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8">
    <w:name w:val="无列表2"/>
    <w:next w:val="a2"/>
    <w:uiPriority w:val="99"/>
    <w:semiHidden/>
    <w:unhideWhenUsed/>
    <w:rsid w:val="002244E9"/>
  </w:style>
  <w:style w:type="character" w:customStyle="1" w:styleId="60">
    <w:name w:val="标题 6 字符"/>
    <w:link w:val="6"/>
    <w:rsid w:val="002244E9"/>
    <w:rPr>
      <w:rFonts w:ascii="Arial" w:hAnsi="Arial"/>
      <w:lang w:val="en-GB" w:eastAsia="en-US"/>
    </w:rPr>
  </w:style>
  <w:style w:type="character" w:customStyle="1" w:styleId="70">
    <w:name w:val="标题 7 字符"/>
    <w:link w:val="7"/>
    <w:rsid w:val="002244E9"/>
    <w:rPr>
      <w:rFonts w:ascii="Arial" w:hAnsi="Arial"/>
      <w:lang w:val="en-GB" w:eastAsia="en-US"/>
    </w:rPr>
  </w:style>
  <w:style w:type="character" w:customStyle="1" w:styleId="80">
    <w:name w:val="标题 8 字符"/>
    <w:link w:val="8"/>
    <w:rsid w:val="002244E9"/>
    <w:rPr>
      <w:rFonts w:ascii="Arial" w:hAnsi="Arial"/>
      <w:sz w:val="36"/>
      <w:lang w:val="en-GB" w:eastAsia="en-US"/>
    </w:rPr>
  </w:style>
  <w:style w:type="character" w:customStyle="1" w:styleId="90">
    <w:name w:val="标题 9 字符"/>
    <w:link w:val="9"/>
    <w:rsid w:val="002244E9"/>
    <w:rPr>
      <w:rFonts w:ascii="Arial" w:hAnsi="Arial"/>
      <w:sz w:val="36"/>
      <w:lang w:val="en-GB" w:eastAsia="en-US"/>
    </w:rPr>
  </w:style>
  <w:style w:type="table" w:customStyle="1" w:styleId="17">
    <w:name w:val="网格型1"/>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9">
    <w:name w:val="网格型2"/>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d"/>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ab">
    <w:name w:val="列表 字符"/>
    <w:link w:val="aa"/>
    <w:rsid w:val="002244E9"/>
    <w:rPr>
      <w:rFonts w:ascii="Times New Roman" w:hAnsi="Times New Roman"/>
      <w:lang w:val="en-GB" w:eastAsia="en-US"/>
    </w:rPr>
  </w:style>
  <w:style w:type="paragraph" w:styleId="aff0">
    <w:name w:val="caption"/>
    <w:aliases w:val="cap"/>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link w:val="3GPPHeaderChar"/>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f0"/>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f1">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f2">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d"/>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Left:  0,45 cm,After:  0 pt,First line:  0,08 ch"/>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b"/>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f3">
    <w:name w:val="插图题注"/>
    <w:basedOn w:val="a"/>
    <w:rsid w:val="00973973"/>
    <w:rPr>
      <w:rFonts w:eastAsia="宋体"/>
    </w:rPr>
  </w:style>
  <w:style w:type="paragraph" w:customStyle="1" w:styleId="aff4">
    <w:name w:val="表格题注"/>
    <w:basedOn w:val="a"/>
    <w:rsid w:val="00973973"/>
    <w:rPr>
      <w:rFonts w:eastAsia="宋体"/>
    </w:rPr>
  </w:style>
  <w:style w:type="character" w:styleId="aff5">
    <w:name w:val="Strong"/>
    <w:qFormat/>
    <w:rsid w:val="00973973"/>
    <w:rPr>
      <w:b/>
    </w:rPr>
  </w:style>
  <w:style w:type="paragraph" w:styleId="aff6">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0">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f7">
    <w:name w:val="列出段落 字符"/>
    <w:uiPriority w:val="34"/>
    <w:qFormat/>
    <w:rsid w:val="00973973"/>
    <w:rPr>
      <w:rFonts w:eastAsia="Times New Roman"/>
      <w:lang w:val="en-GB"/>
    </w:rPr>
  </w:style>
  <w:style w:type="paragraph" w:customStyle="1" w:styleId="Comments">
    <w:name w:val="Comments"/>
    <w:basedOn w:val="a"/>
    <w:qFormat/>
    <w:rsid w:val="00973973"/>
    <w:rPr>
      <w:rFonts w:eastAsia="Times New Roman"/>
      <w:i/>
      <w:sz w:val="18"/>
    </w:rPr>
  </w:style>
  <w:style w:type="character" w:customStyle="1" w:styleId="18">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7E3D96"/>
  </w:style>
  <w:style w:type="paragraph" w:customStyle="1" w:styleId="TALLeft1cm">
    <w:name w:val="TAL + Left:  1 cm"/>
    <w:basedOn w:val="TAL"/>
    <w:rsid w:val="007E3D96"/>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b"/>
    <w:link w:val="IvDInstructiontextChar"/>
    <w:uiPriority w:val="99"/>
    <w:qFormat/>
    <w:rsid w:val="007E3D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7E3D96"/>
    <w:rPr>
      <w:rFonts w:ascii="Arial" w:eastAsia="Batang" w:hAnsi="Arial"/>
      <w:i/>
      <w:color w:val="7F7F7F"/>
      <w:spacing w:val="2"/>
      <w:sz w:val="18"/>
      <w:szCs w:val="18"/>
      <w:lang w:val="en-US" w:eastAsia="en-US"/>
    </w:rPr>
  </w:style>
  <w:style w:type="paragraph" w:customStyle="1" w:styleId="19">
    <w:name w:val="正文1"/>
    <w:qFormat/>
    <w:rsid w:val="007E3D96"/>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7E3D96"/>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7E3D96"/>
    <w:pPr>
      <w:ind w:left="425"/>
    </w:pPr>
  </w:style>
  <w:style w:type="paragraph" w:customStyle="1" w:styleId="TALLeft02cm">
    <w:name w:val="TAL + Left: 0.2 cm"/>
    <w:basedOn w:val="TAL"/>
    <w:qFormat/>
    <w:rsid w:val="007E3D96"/>
    <w:pPr>
      <w:ind w:left="113"/>
    </w:pPr>
    <w:rPr>
      <w:rFonts w:eastAsia="宋体"/>
      <w:bCs/>
      <w:noProof/>
    </w:rPr>
  </w:style>
  <w:style w:type="paragraph" w:customStyle="1" w:styleId="TALLeft04cm">
    <w:name w:val="TAL + Left: 0.4 cm"/>
    <w:basedOn w:val="TALLeft02cm"/>
    <w:qFormat/>
    <w:rsid w:val="007E3D96"/>
    <w:pPr>
      <w:ind w:left="227"/>
    </w:pPr>
  </w:style>
  <w:style w:type="paragraph" w:customStyle="1" w:styleId="TALLeft06cm">
    <w:name w:val="TAL + Left: 0.6 cm"/>
    <w:basedOn w:val="TALLeft04cm"/>
    <w:qFormat/>
    <w:rsid w:val="007E3D96"/>
    <w:pPr>
      <w:ind w:left="340"/>
    </w:pPr>
  </w:style>
  <w:style w:type="character" w:styleId="aff8">
    <w:name w:val="line number"/>
    <w:unhideWhenUsed/>
    <w:rsid w:val="007E3D96"/>
  </w:style>
  <w:style w:type="character" w:customStyle="1" w:styleId="3GPPHeaderChar">
    <w:name w:val="3GPP_Header Char"/>
    <w:link w:val="3GPPHeader"/>
    <w:rsid w:val="007E3D96"/>
    <w:rPr>
      <w:rFonts w:ascii="Arial" w:eastAsia="Times New Roman" w:hAnsi="Arial"/>
      <w:b/>
      <w:sz w:val="24"/>
      <w:lang w:val="en-GB" w:eastAsia="zh-CN"/>
    </w:rPr>
  </w:style>
  <w:style w:type="character" w:customStyle="1" w:styleId="aff9">
    <w:name w:val="首标题"/>
    <w:rsid w:val="007E3D96"/>
    <w:rPr>
      <w:rFonts w:ascii="Arial" w:eastAsia="宋体" w:hAnsi="Arial"/>
      <w:sz w:val="24"/>
      <w:lang w:val="en-US" w:eastAsia="zh-CN" w:bidi="ar-SA"/>
    </w:rPr>
  </w:style>
  <w:style w:type="table" w:customStyle="1" w:styleId="54">
    <w:name w:val="网格型5"/>
    <w:basedOn w:val="a1"/>
    <w:next w:val="afd"/>
    <w:rsid w:val="007E3D9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index heading"/>
    <w:basedOn w:val="a"/>
    <w:next w:val="a"/>
    <w:rsid w:val="007E3D96"/>
    <w:pPr>
      <w:pBdr>
        <w:top w:val="single" w:sz="12" w:space="0" w:color="auto"/>
      </w:pBdr>
      <w:spacing w:before="360" w:after="240"/>
    </w:pPr>
    <w:rPr>
      <w:rFonts w:eastAsia="MS Mincho"/>
      <w:b/>
      <w:i/>
      <w:sz w:val="26"/>
    </w:rPr>
  </w:style>
  <w:style w:type="paragraph" w:customStyle="1" w:styleId="INDENT1">
    <w:name w:val="INDENT1"/>
    <w:basedOn w:val="a"/>
    <w:rsid w:val="007E3D96"/>
    <w:pPr>
      <w:ind w:left="851"/>
    </w:pPr>
    <w:rPr>
      <w:rFonts w:eastAsia="MS Mincho"/>
    </w:rPr>
  </w:style>
  <w:style w:type="paragraph" w:customStyle="1" w:styleId="INDENT3">
    <w:name w:val="INDENT3"/>
    <w:basedOn w:val="a"/>
    <w:rsid w:val="007E3D96"/>
    <w:pPr>
      <w:ind w:left="1701" w:hanging="567"/>
    </w:pPr>
    <w:rPr>
      <w:rFonts w:eastAsia="MS Mincho"/>
    </w:rPr>
  </w:style>
  <w:style w:type="paragraph" w:customStyle="1" w:styleId="FigureTitle">
    <w:name w:val="Figure_Title"/>
    <w:basedOn w:val="a"/>
    <w:next w:val="a"/>
    <w:rsid w:val="007E3D96"/>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7E3D96"/>
    <w:pPr>
      <w:keepNext/>
      <w:keepLines/>
    </w:pPr>
    <w:rPr>
      <w:rFonts w:eastAsia="MS Mincho"/>
      <w:b/>
    </w:rPr>
  </w:style>
  <w:style w:type="paragraph" w:customStyle="1" w:styleId="CouvRecTitle">
    <w:name w:val="Couv Rec Title"/>
    <w:basedOn w:val="a"/>
    <w:rsid w:val="007E3D96"/>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7E3D96"/>
    <w:rPr>
      <w:rFonts w:ascii="Courier New" w:eastAsia="MS Mincho" w:hAnsi="Courier New"/>
      <w:lang w:val="nb-NO" w:eastAsia="x-none"/>
    </w:rPr>
  </w:style>
  <w:style w:type="character" w:customStyle="1" w:styleId="affc">
    <w:name w:val="纯文本 字符"/>
    <w:basedOn w:val="a0"/>
    <w:link w:val="affb"/>
    <w:uiPriority w:val="99"/>
    <w:rsid w:val="007E3D96"/>
    <w:rPr>
      <w:rFonts w:ascii="Courier New" w:eastAsia="MS Mincho" w:hAnsi="Courier New"/>
      <w:lang w:val="nb-NO" w:eastAsia="x-none"/>
    </w:rPr>
  </w:style>
  <w:style w:type="paragraph" w:customStyle="1" w:styleId="00BodyText">
    <w:name w:val="00 BodyText"/>
    <w:basedOn w:val="a"/>
    <w:rsid w:val="007E3D96"/>
    <w:pPr>
      <w:spacing w:after="220"/>
    </w:pPr>
    <w:rPr>
      <w:rFonts w:ascii="Arial" w:eastAsia="MS Mincho" w:hAnsi="Arial"/>
      <w:sz w:val="22"/>
      <w:lang w:val="en-US"/>
    </w:rPr>
  </w:style>
  <w:style w:type="paragraph" w:styleId="affd">
    <w:name w:val="Body Text Indent"/>
    <w:basedOn w:val="a"/>
    <w:link w:val="affe"/>
    <w:rsid w:val="007E3D96"/>
    <w:pPr>
      <w:spacing w:after="120"/>
      <w:ind w:left="283"/>
    </w:pPr>
    <w:rPr>
      <w:rFonts w:eastAsia="MS Mincho"/>
      <w:lang w:eastAsia="x-none"/>
    </w:rPr>
  </w:style>
  <w:style w:type="character" w:customStyle="1" w:styleId="affe">
    <w:name w:val="正文文本缩进 字符"/>
    <w:basedOn w:val="a0"/>
    <w:link w:val="affd"/>
    <w:rsid w:val="007E3D96"/>
    <w:rPr>
      <w:rFonts w:ascii="Times New Roman" w:eastAsia="MS Mincho" w:hAnsi="Times New Roman"/>
      <w:lang w:val="en-GB" w:eastAsia="x-none"/>
    </w:rPr>
  </w:style>
  <w:style w:type="paragraph" w:customStyle="1" w:styleId="BalloonText1">
    <w:name w:val="Balloon Text1"/>
    <w:basedOn w:val="a"/>
    <w:semiHidden/>
    <w:rsid w:val="007E3D96"/>
    <w:rPr>
      <w:rFonts w:ascii="Tahoma" w:eastAsia="MS Mincho" w:hAnsi="Tahoma" w:cs="Tahoma"/>
      <w:sz w:val="16"/>
      <w:szCs w:val="16"/>
    </w:rPr>
  </w:style>
  <w:style w:type="paragraph" w:customStyle="1" w:styleId="ZchnZchn">
    <w:name w:val="Zchn Zchn"/>
    <w:semiHidden/>
    <w:rsid w:val="007E3D96"/>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7E3D96"/>
    <w:rPr>
      <w:rFonts w:eastAsia="MS Mincho"/>
      <w:b/>
      <w:bCs/>
      <w:lang w:eastAsia="x-none"/>
    </w:rPr>
  </w:style>
  <w:style w:type="paragraph" w:customStyle="1" w:styleId="Char3CharCharCharCharChar">
    <w:name w:val="Char3 Char Char Char (文字) (文字) Char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7E3D96"/>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7E3D96"/>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7E3D96"/>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7E3D96"/>
    <w:pPr>
      <w:spacing w:after="120"/>
      <w:ind w:left="284" w:hanging="284"/>
    </w:pPr>
    <w:rPr>
      <w:rFonts w:ascii="Arial" w:eastAsia="MS Mincho" w:hAnsi="Arial"/>
      <w:szCs w:val="22"/>
    </w:rPr>
  </w:style>
  <w:style w:type="paragraph" w:customStyle="1" w:styleId="BalloonText2">
    <w:name w:val="Balloon Text2"/>
    <w:basedOn w:val="a"/>
    <w:semiHidden/>
    <w:rsid w:val="007E3D9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7E3D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7E3D96"/>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7E3D96"/>
    <w:pPr>
      <w:spacing w:before="100" w:beforeAutospacing="1" w:after="100" w:afterAutospacing="1"/>
    </w:pPr>
    <w:rPr>
      <w:rFonts w:eastAsia="MS Mincho"/>
      <w:sz w:val="24"/>
      <w:szCs w:val="24"/>
      <w:lang w:val="en-US" w:eastAsia="ja-JP"/>
    </w:rPr>
  </w:style>
  <w:style w:type="character" w:customStyle="1" w:styleId="msoins00">
    <w:name w:val="msoins0"/>
    <w:rsid w:val="007E3D96"/>
    <w:rPr>
      <w:rFonts w:ascii="Arial" w:eastAsia="宋体" w:hAnsi="Arial" w:cs="Arial"/>
      <w:color w:val="0000FF"/>
      <w:kern w:val="2"/>
      <w:lang w:val="en-US" w:eastAsia="zh-CN" w:bidi="ar-SA"/>
    </w:rPr>
  </w:style>
  <w:style w:type="character" w:customStyle="1" w:styleId="CharChar2">
    <w:name w:val="Char Char2"/>
    <w:rsid w:val="007E3D96"/>
    <w:rPr>
      <w:rFonts w:ascii="Times New Roman" w:eastAsia="MS Mincho" w:hAnsi="Times New Roman"/>
      <w:lang w:val="en-GB" w:eastAsia="en-US"/>
    </w:rPr>
  </w:style>
  <w:style w:type="character" w:customStyle="1" w:styleId="B2Car">
    <w:name w:val="B2 Car"/>
    <w:rsid w:val="007E3D96"/>
    <w:rPr>
      <w:rFonts w:ascii="Times New Roman" w:hAnsi="Times New Roman"/>
      <w:lang w:val="en-GB"/>
    </w:rPr>
  </w:style>
  <w:style w:type="numbering" w:customStyle="1" w:styleId="220">
    <w:name w:val="列表编号22"/>
    <w:basedOn w:val="a2"/>
    <w:rsid w:val="007E3D96"/>
  </w:style>
  <w:style w:type="numbering" w:customStyle="1" w:styleId="121">
    <w:name w:val="项目编号12"/>
    <w:basedOn w:val="a2"/>
    <w:rsid w:val="007E3D96"/>
  </w:style>
  <w:style w:type="paragraph" w:customStyle="1" w:styleId="MTDisplayEquation">
    <w:name w:val="MTDisplayEquation"/>
    <w:basedOn w:val="a"/>
    <w:rsid w:val="007E3D96"/>
    <w:pPr>
      <w:tabs>
        <w:tab w:val="center" w:pos="4820"/>
        <w:tab w:val="right" w:pos="9640"/>
      </w:tabs>
    </w:pPr>
    <w:rPr>
      <w:rFonts w:eastAsia="Times New Roman"/>
      <w:lang w:val="en-US"/>
    </w:rPr>
  </w:style>
  <w:style w:type="paragraph" w:customStyle="1" w:styleId="afff">
    <w:name w:val="a"/>
    <w:basedOn w:val="CRCoverPage"/>
    <w:rsid w:val="007E3D96"/>
    <w:pPr>
      <w:tabs>
        <w:tab w:val="left" w:pos="1985"/>
      </w:tabs>
    </w:pPr>
    <w:rPr>
      <w:rFonts w:eastAsia="等线" w:cs="Arial"/>
      <w:b/>
      <w:bCs/>
      <w:color w:val="000000"/>
      <w:sz w:val="24"/>
      <w:szCs w:val="24"/>
      <w:lang w:val="en-US"/>
    </w:rPr>
  </w:style>
  <w:style w:type="paragraph" w:customStyle="1" w:styleId="Discussion">
    <w:name w:val="Discussion"/>
    <w:basedOn w:val="a"/>
    <w:rsid w:val="007E3D96"/>
    <w:rPr>
      <w:rFonts w:ascii="Arial" w:eastAsia="等线" w:hAnsi="Arial" w:cs="Arial"/>
    </w:rPr>
  </w:style>
  <w:style w:type="character" w:customStyle="1" w:styleId="Mention1">
    <w:name w:val="Mention1"/>
    <w:uiPriority w:val="99"/>
    <w:semiHidden/>
    <w:unhideWhenUsed/>
    <w:rsid w:val="007E3D96"/>
    <w:rPr>
      <w:color w:val="2B579A"/>
      <w:shd w:val="clear" w:color="auto" w:fill="E6E6E6"/>
    </w:rPr>
  </w:style>
  <w:style w:type="character" w:customStyle="1" w:styleId="ac">
    <w:name w:val="列表项目符号 字符"/>
    <w:link w:val="a9"/>
    <w:qFormat/>
    <w:rsid w:val="007E3D96"/>
    <w:rPr>
      <w:rFonts w:ascii="Times New Roman" w:hAnsi="Times New Roman"/>
      <w:lang w:val="en-GB" w:eastAsia="en-US"/>
    </w:rPr>
  </w:style>
  <w:style w:type="character" w:customStyle="1" w:styleId="TFChar1">
    <w:name w:val="TF Char1"/>
    <w:rsid w:val="007E3D96"/>
    <w:rPr>
      <w:rFonts w:ascii="Arial" w:hAnsi="Arial"/>
      <w:b/>
      <w:lang w:val="en-GB" w:eastAsia="en-US"/>
    </w:rPr>
  </w:style>
  <w:style w:type="character" w:customStyle="1" w:styleId="1Char1">
    <w:name w:val="标题 1 Char1"/>
    <w:aliases w:val="H1 Char1"/>
    <w:rsid w:val="007E3D96"/>
    <w:rPr>
      <w:rFonts w:eastAsia="Times New Roman"/>
      <w:b/>
      <w:bCs/>
      <w:kern w:val="44"/>
      <w:sz w:val="44"/>
      <w:szCs w:val="44"/>
      <w:lang w:val="en-GB" w:eastAsia="ko-KR"/>
    </w:rPr>
  </w:style>
  <w:style w:type="character" w:customStyle="1" w:styleId="3Char1">
    <w:name w:val="标题 3 Char1"/>
    <w:aliases w:val="Underrubrik2 Char1,H3 Char1"/>
    <w:semiHidden/>
    <w:rsid w:val="007E3D9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E3D9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7E3D96"/>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7E3D96"/>
    <w:pPr>
      <w:widowControl w:val="0"/>
      <w:spacing w:after="0"/>
      <w:jc w:val="both"/>
    </w:pPr>
    <w:rPr>
      <w:rFonts w:eastAsia="宋体"/>
      <w:kern w:val="2"/>
      <w:sz w:val="21"/>
      <w:szCs w:val="24"/>
      <w:lang w:val="en-US" w:eastAsia="zh-CN"/>
    </w:rPr>
  </w:style>
  <w:style w:type="paragraph" w:customStyle="1" w:styleId="textintend1">
    <w:name w:val="text intend 1"/>
    <w:basedOn w:val="a"/>
    <w:rsid w:val="007E3D96"/>
    <w:pPr>
      <w:tabs>
        <w:tab w:val="left" w:pos="992"/>
      </w:tabs>
      <w:spacing w:after="120"/>
      <w:ind w:left="567" w:hanging="283"/>
      <w:jc w:val="both"/>
    </w:pPr>
    <w:rPr>
      <w:rFonts w:eastAsia="MS Mincho"/>
      <w:sz w:val="24"/>
      <w:lang w:val="en-US"/>
    </w:rPr>
  </w:style>
  <w:style w:type="character" w:customStyle="1" w:styleId="1a">
    <w:name w:val="标题 1 字符"/>
    <w:aliases w:val="H1 字符"/>
    <w:rsid w:val="007E3D96"/>
    <w:rPr>
      <w:rFonts w:ascii="Arial" w:eastAsia="Times New Roman" w:hAnsi="Arial"/>
      <w:sz w:val="36"/>
      <w:lang w:val="en-GB" w:eastAsia="ko-KR" w:bidi="ar-SA"/>
    </w:rPr>
  </w:style>
  <w:style w:type="character" w:customStyle="1" w:styleId="ui-provider">
    <w:name w:val="ui-provider"/>
    <w:basedOn w:val="a0"/>
    <w:rsid w:val="007E3D96"/>
  </w:style>
  <w:style w:type="numbering" w:customStyle="1" w:styleId="81">
    <w:name w:val="无列表8"/>
    <w:next w:val="a2"/>
    <w:uiPriority w:val="99"/>
    <w:semiHidden/>
    <w:unhideWhenUsed/>
    <w:rsid w:val="00522F34"/>
  </w:style>
  <w:style w:type="numbering" w:customStyle="1" w:styleId="23">
    <w:name w:val="列表编号23"/>
    <w:basedOn w:val="a2"/>
    <w:rsid w:val="00522F34"/>
    <w:pPr>
      <w:numPr>
        <w:numId w:val="10"/>
      </w:numPr>
    </w:pPr>
  </w:style>
  <w:style w:type="numbering" w:customStyle="1" w:styleId="13">
    <w:name w:val="项目编号13"/>
    <w:basedOn w:val="a2"/>
    <w:rsid w:val="00522F34"/>
    <w:pPr>
      <w:numPr>
        <w:numId w:val="9"/>
      </w:numPr>
    </w:pPr>
  </w:style>
  <w:style w:type="paragraph" w:customStyle="1" w:styleId="proposaltext">
    <w:name w:val="proposal text"/>
    <w:basedOn w:val="a"/>
    <w:qFormat/>
    <w:rsid w:val="00157BA1"/>
    <w:pPr>
      <w:overflowPunct w:val="0"/>
      <w:autoSpaceDE w:val="0"/>
      <w:autoSpaceDN w:val="0"/>
      <w:adjustRightInd w:val="0"/>
      <w:textAlignment w:val="baseline"/>
    </w:pPr>
    <w:rPr>
      <w:rFonts w:eastAsia="宋体"/>
      <w:lang w:eastAsia="zh-CN"/>
    </w:rPr>
  </w:style>
  <w:style w:type="character" w:customStyle="1" w:styleId="afff0">
    <w:name w:val="批注文字 字符"/>
    <w:rsid w:val="009C29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3C1E9-715A-4A66-9185-DB70E930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153</Words>
  <Characters>876</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周叶</dc:creator>
  <cp:lastModifiedBy>CATT</cp:lastModifiedBy>
  <cp:revision>7</cp:revision>
  <cp:lastPrinted>1900-12-31T16:00:00Z</cp:lastPrinted>
  <dcterms:created xsi:type="dcterms:W3CDTF">2025-03-28T04:46:00Z</dcterms:created>
  <dcterms:modified xsi:type="dcterms:W3CDTF">2025-03-28T05:21:00Z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